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DBE" w:rsidRPr="00D46FED" w:rsidRDefault="00BA6DBE" w:rsidP="001116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1562F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</w:t>
      </w:r>
      <w:r w:rsidRPr="00E0226F">
        <w:rPr>
          <w:rFonts w:ascii="Times New Roman" w:hAnsi="Times New Roman"/>
          <w:color w:val="000000"/>
          <w:sz w:val="28"/>
          <w:szCs w:val="28"/>
        </w:rPr>
        <w:t>ПРИЛОЖЕНИЕ № 1</w:t>
      </w:r>
    </w:p>
    <w:p w:rsidR="00BA6DBE" w:rsidRDefault="00BA6DBE" w:rsidP="001116F6">
      <w:pPr>
        <w:pStyle w:val="BodyTextIndent"/>
        <w:ind w:left="0"/>
        <w:rPr>
          <w:szCs w:val="28"/>
        </w:rPr>
      </w:pPr>
      <w:r>
        <w:rPr>
          <w:szCs w:val="28"/>
        </w:rPr>
        <w:t xml:space="preserve">                                                    </w:t>
      </w:r>
      <w:r w:rsidRPr="0041562F">
        <w:rPr>
          <w:szCs w:val="28"/>
        </w:rPr>
        <w:t xml:space="preserve">        </w:t>
      </w:r>
      <w:r>
        <w:rPr>
          <w:szCs w:val="28"/>
        </w:rPr>
        <w:t xml:space="preserve"> </w:t>
      </w:r>
      <w:r w:rsidRPr="00E0226F">
        <w:rPr>
          <w:szCs w:val="28"/>
        </w:rPr>
        <w:t xml:space="preserve">к решению </w:t>
      </w:r>
      <w:r>
        <w:rPr>
          <w:szCs w:val="28"/>
          <w:lang w:val="en-US"/>
        </w:rPr>
        <w:t>XXXII</w:t>
      </w:r>
      <w:r w:rsidRPr="00E0226F">
        <w:rPr>
          <w:szCs w:val="28"/>
        </w:rPr>
        <w:t xml:space="preserve"> сессии Совета</w:t>
      </w:r>
    </w:p>
    <w:p w:rsidR="00BA6DBE" w:rsidRPr="00E0226F" w:rsidRDefault="00BA6DBE" w:rsidP="001116F6">
      <w:pPr>
        <w:pStyle w:val="BodyTextIndent"/>
        <w:ind w:left="0"/>
        <w:rPr>
          <w:szCs w:val="28"/>
        </w:rPr>
      </w:pPr>
      <w:r w:rsidRPr="00E0226F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   </w:t>
      </w:r>
      <w:r w:rsidRPr="00E0226F">
        <w:rPr>
          <w:szCs w:val="28"/>
        </w:rPr>
        <w:t>муниципального образования</w:t>
      </w:r>
    </w:p>
    <w:p w:rsidR="00BA6DBE" w:rsidRDefault="00BA6DBE" w:rsidP="004156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</w:t>
      </w:r>
      <w:r w:rsidRPr="00E0226F">
        <w:rPr>
          <w:rFonts w:ascii="Times New Roman" w:hAnsi="Times New Roman"/>
          <w:color w:val="000000"/>
          <w:sz w:val="28"/>
          <w:szCs w:val="28"/>
        </w:rPr>
        <w:t>Выселковский район</w:t>
      </w:r>
      <w:r w:rsidRPr="004B21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B21F4">
        <w:rPr>
          <w:rFonts w:ascii="Times New Roman" w:hAnsi="Times New Roman"/>
          <w:sz w:val="28"/>
          <w:szCs w:val="28"/>
          <w:lang w:val="en-US"/>
        </w:rPr>
        <w:t>III</w:t>
      </w:r>
      <w:r w:rsidRPr="004B21F4">
        <w:rPr>
          <w:rFonts w:ascii="Times New Roman" w:hAnsi="Times New Roman"/>
          <w:sz w:val="28"/>
          <w:szCs w:val="28"/>
        </w:rPr>
        <w:t xml:space="preserve"> созыва</w:t>
      </w:r>
    </w:p>
    <w:p w:rsidR="00BA6DBE" w:rsidRPr="0041562F" w:rsidRDefault="00BA6DBE" w:rsidP="004156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«О бюджете муниципального образования</w:t>
      </w:r>
    </w:p>
    <w:p w:rsidR="00BA6DBE" w:rsidRDefault="00BA6DBE" w:rsidP="001116F6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Выселковский район на 2019 год и на </w:t>
      </w:r>
    </w:p>
    <w:p w:rsidR="00BA6DBE" w:rsidRPr="0041562F" w:rsidRDefault="00BA6DBE" w:rsidP="001116F6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плановый период 2020 и 2021 годов»</w:t>
      </w:r>
    </w:p>
    <w:p w:rsidR="00BA6DBE" w:rsidRPr="0041562F" w:rsidRDefault="00BA6DBE" w:rsidP="001116F6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BA6DBE" w:rsidRPr="0041562F" w:rsidRDefault="00BA6DBE" w:rsidP="001116F6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BA6DBE" w:rsidRPr="00670FF6" w:rsidRDefault="00BA6DBE" w:rsidP="00670FF6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670FF6">
        <w:rPr>
          <w:rFonts w:ascii="Times New Roman" w:hAnsi="Times New Roman"/>
          <w:b/>
          <w:sz w:val="24"/>
          <w:szCs w:val="24"/>
        </w:rPr>
        <w:t xml:space="preserve">Перечень  </w:t>
      </w:r>
      <w:r w:rsidRPr="00670FF6">
        <w:rPr>
          <w:rFonts w:ascii="Times New Roman" w:hAnsi="Times New Roman"/>
          <w:sz w:val="24"/>
          <w:szCs w:val="24"/>
        </w:rPr>
        <w:t xml:space="preserve"> </w:t>
      </w:r>
      <w:r w:rsidRPr="00670FF6">
        <w:rPr>
          <w:rFonts w:ascii="Times New Roman" w:hAnsi="Times New Roman"/>
          <w:b/>
          <w:sz w:val="24"/>
          <w:szCs w:val="24"/>
        </w:rPr>
        <w:t>главных администраторов доходов районного бюджета</w:t>
      </w:r>
    </w:p>
    <w:p w:rsidR="00BA6DBE" w:rsidRPr="00670FF6" w:rsidRDefault="00BA6DBE" w:rsidP="00670FF6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670FF6">
        <w:rPr>
          <w:rFonts w:ascii="Times New Roman" w:hAnsi="Times New Roman"/>
          <w:b/>
          <w:sz w:val="24"/>
          <w:szCs w:val="24"/>
        </w:rPr>
        <w:t xml:space="preserve"> и закрепляемые за ними виды (подвиды)  доходов районного бюджета </w:t>
      </w:r>
    </w:p>
    <w:p w:rsidR="00BA6DBE" w:rsidRPr="00670FF6" w:rsidRDefault="00BA6DBE" w:rsidP="00670FF6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670FF6">
        <w:rPr>
          <w:rFonts w:ascii="Times New Roman" w:hAnsi="Times New Roman"/>
          <w:b/>
          <w:sz w:val="24"/>
          <w:szCs w:val="24"/>
        </w:rPr>
        <w:t xml:space="preserve">и перечень главных администраторов источников финансирования </w:t>
      </w:r>
    </w:p>
    <w:p w:rsidR="00BA6DBE" w:rsidRPr="00670FF6" w:rsidRDefault="00BA6DBE" w:rsidP="00670FF6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670FF6">
        <w:rPr>
          <w:rFonts w:ascii="Times New Roman" w:hAnsi="Times New Roman"/>
          <w:b/>
          <w:sz w:val="24"/>
          <w:szCs w:val="24"/>
        </w:rPr>
        <w:t xml:space="preserve">дефицита районного бюджета  </w:t>
      </w:r>
    </w:p>
    <w:p w:rsidR="00BA6DBE" w:rsidRPr="00670FF6" w:rsidRDefault="00BA6DBE" w:rsidP="00670FF6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670FF6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2883"/>
        <w:gridCol w:w="5419"/>
      </w:tblGrid>
      <w:tr w:rsidR="00BA6DBE" w:rsidRPr="003A60CB" w:rsidTr="00670FF6">
        <w:trPr>
          <w:trHeight w:val="661"/>
        </w:trPr>
        <w:tc>
          <w:tcPr>
            <w:tcW w:w="4301" w:type="dxa"/>
            <w:gridSpan w:val="2"/>
            <w:vAlign w:val="center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419" w:type="dxa"/>
            <w:vMerge w:val="restart"/>
            <w:vAlign w:val="center"/>
          </w:tcPr>
          <w:p w:rsidR="00BA6DBE" w:rsidRPr="003A60CB" w:rsidRDefault="00BA6DBE" w:rsidP="00670FF6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главного администратора доходов и источников финансирования дефицита районного бюджета </w:t>
            </w:r>
          </w:p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2325"/>
        </w:trPr>
        <w:tc>
          <w:tcPr>
            <w:tcW w:w="1418" w:type="dxa"/>
            <w:vAlign w:val="center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главного администратора доходов и источников финансирования</w:t>
            </w:r>
          </w:p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дефицита районного бюджета</w:t>
            </w:r>
          </w:p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3" w:type="dxa"/>
            <w:vAlign w:val="center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доходов и источников финансирования дефицита районного бюджета </w:t>
            </w:r>
          </w:p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9" w:type="dxa"/>
            <w:vMerge/>
            <w:vAlign w:val="center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A6DBE" w:rsidRPr="00670FF6" w:rsidRDefault="00BA6DBE" w:rsidP="00670F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720" w:type="dxa"/>
        <w:tblInd w:w="108" w:type="dxa"/>
        <w:tblLayout w:type="fixed"/>
        <w:tblLook w:val="0000"/>
      </w:tblPr>
      <w:tblGrid>
        <w:gridCol w:w="1418"/>
        <w:gridCol w:w="2693"/>
        <w:gridCol w:w="5609"/>
      </w:tblGrid>
      <w:tr w:rsidR="00BA6DBE" w:rsidRPr="003A60CB" w:rsidTr="00670FF6">
        <w:trPr>
          <w:trHeight w:val="330"/>
          <w:tblHeader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09" w:type="dxa"/>
            <w:vAlign w:val="bottom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Администрация муниципального </w:t>
            </w:r>
          </w:p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образования Выселковский район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 xml:space="preserve">902    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1 08 07150 01 1000 110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  <w:vAlign w:val="bottom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1 08 07150 01 4000 110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1 11 01050 05 0000 120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1172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1 11 03050 05 0000 120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1 11 050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05 00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21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 за земельные участки сельскохозяйственного назначения,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1 11 050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05 00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3 120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 за земельные участки сельских населенных пунктов,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1 11 050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05 00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4 120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 за земельные участки промышленности, энергетики, транспорта, связи и земли иного специального назначения,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1 11 050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05 00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6 120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Доходы, получаемые по результатам торгов в виде арендной платы за земельные участки, 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1 11 05025 05 0000 120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1 11 05035 05 0042 120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Прочие доходы от сдачи в аренду имущества, находящегося в оперативном управлении  органов управления муниципальных районов и созданных ими учреждений  (за исключением имущества муниципальных бюджетных и   автономных учреждений)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1 11 05313 05 0000 120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1 11 05325 05 0000 120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902</w:t>
            </w:r>
          </w:p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1 11 05075 05 0000 120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Доходы от сдачи в аренду имущества, составляющего казну муниципальных районов  (за исключением земельных участков)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1 11 07015 05 0000 120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 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902</w:t>
            </w:r>
          </w:p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</w:rPr>
              <w:t xml:space="preserve">            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1 11 09045 05 0000 120</w:t>
            </w:r>
          </w:p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</w:t>
            </w:r>
          </w:p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    902        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1 13 01075 05 0000 130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1 13 02065 05 0000 130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1 13 02995 05 0011 130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 )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1 13 02995 05 0021 130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 в бюджет муниципального района )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1 13 02995 05 0031 130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1 13 02995 05 0041 130 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1 14 01050 05 0000 410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Доходы  от продажи квартир, находящихся в собственности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1 14 02050 05 0000 410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1 14 02052 05 0000 410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A6DBE" w:rsidRPr="003A60CB" w:rsidTr="00670FF6">
        <w:trPr>
          <w:trHeight w:val="2432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1 14 02053 05 0000 410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1 14 02050 05 0000 440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1 14 02052 05 0000 440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1 14 02053 05 0000 440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1 14 060</w:t>
            </w:r>
            <w:r w:rsidRPr="003A60CB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05 00</w:t>
            </w:r>
            <w:r w:rsidRPr="003A60CB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430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 сельских поселений и межселенных территорий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1 14 060</w:t>
            </w:r>
            <w:r w:rsidRPr="003A60CB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05 00</w:t>
            </w:r>
            <w:r w:rsidRPr="003A60C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3A60CB">
              <w:rPr>
                <w:rFonts w:ascii="Times New Roman" w:hAnsi="Times New Roman"/>
                <w:sz w:val="24"/>
                <w:szCs w:val="24"/>
              </w:rPr>
              <w:t>6 430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границах поселений и межселенных территорий муниципальных районов</w:t>
            </w:r>
          </w:p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1 14 06025 05 0000 430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1 14 06045 05 0000 430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районов, находящихся в пользовании бюджетных и автономных учреждений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1 16 18050 05 0000 140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1 16 21050 05 0000 140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1 16 23051 05 0000 140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1 16 23052 05 0000 140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1 16 32000 05 0000 140</w:t>
            </w:r>
          </w:p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   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116 33050 05 0000 140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 о контрактной системе в сфере закупок, товаров, работ, услуг   для обеспечения государственных и муниципальных нужд для нужд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116 42050 05 0000 140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Денежные взыскания (штрафы) за нарушение условий договора (соглашений) о предоставлении бюджетных кредитов за счет средств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116 90050 05 0000 140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1 17 0105005 0000 180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2 02 20051 05 0000 150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2 02 20077 05 0000 150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2 02 25097 05 0000 150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 , расположенных в сельской местности, условий для занятий физической культурой и спортом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2 02 29999 05 0000 150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  <w:p w:rsidR="00BA6DBE" w:rsidRPr="003A60CB" w:rsidRDefault="00BA6DBE" w:rsidP="00670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2 02 35120 05 0000 150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2 02 35055 05 0000 150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 бюджетам муниципальных районов на возмещение части  процентной ставки по долгосрочным, среднесрочным и краткосрочным кредитам, взятым малыми формами хозяйствования</w:t>
            </w:r>
          </w:p>
        </w:tc>
      </w:tr>
      <w:tr w:rsidR="00BA6DBE" w:rsidRPr="003A60CB" w:rsidTr="00670FF6">
        <w:trPr>
          <w:trHeight w:val="1503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2 02 35082 05 0000 150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2 02 39999 05 0000 150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2 02 49999 05 0000 150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2 02 90024 05 0000 150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2 02 90065 05 0000 150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поселений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2 07 05000 05 0000 150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2 07 05020 05 0000 150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Поступления от денежных пожертвований, представляемых физическими лицами получателями средств бюджетов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2 07 05030 05 0000 150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2 18 05010 05 0020 150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2 19 00000 05 0000 150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219 60010 05 0000 150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 , прошлых лет из бюджетов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010 20000 05 0000 710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010 20000 05 0000 810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010 30100 05 0000 710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010 30100 05 0000 810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Погашение бюджетами муниципальных районов  кредитов от других бюджетов бюджетной системы Российской Федерации в валюте Российской Федерации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902</w:t>
            </w:r>
          </w:p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010 60100 05 0000 630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010 60502 05 0000 540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Предоставление бюджетных кредитов другим бюджетам бюджетной системы РФ из бюджетов муниципальных районов в валюте РФ</w:t>
            </w:r>
          </w:p>
        </w:tc>
      </w:tr>
      <w:tr w:rsidR="00BA6DBE" w:rsidRPr="003A60CB" w:rsidTr="00670FF6">
        <w:trPr>
          <w:trHeight w:val="985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010 60502 05 0000 640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Возврат бюджетных кредитов, предоставленных другим бюджетам бюджетной системы РФ из бюджетов муниципальных районов в валюте РФ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Финансовое управление администрации  муниципального образования Выселковский район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1 13 02995 05 0000 130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1 13 02995 05 0031 130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2 02 15001 05 0000 150 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2 02 15002 05 0000 150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2 02 29999 05 0000 150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2 08 05000 05 0000 150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01 05 02 01 05 0000510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Увеличение прочих остатков денежных средств 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905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01 05 02 01 05 0000610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Уменьшение прочих остатков денежных средств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1247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910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1 13 02995 05 0031 130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910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1 16 18050 05 0000 140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910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116 90050 05 0000 140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910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910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2 02 40014 05 0000 150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1607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Управление образования администрации муниципального образования</w:t>
            </w:r>
          </w:p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Выселковский район Краснодарского края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1 13 02065 05 0000 130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1 13 02995 05 0011 130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района)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1 13 02995 05 0021 130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 в бюджет муниципального района)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1 13 02995 05 0031 130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1 13 02995 05 0041 130 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1 14 02052 05 0000 440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1 14 02053 05 0000 440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1 16 23050 05 0000 140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1 16 23051 05 0000 140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1 16 23052 05 0000 140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1 16 32000 05 0000 140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  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116 90050 05 0000 140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     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117 05050 05 0000 180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</w:t>
            </w:r>
            <w:r w:rsidRPr="003A60CB">
              <w:rPr>
                <w:rFonts w:ascii="Times New Roman" w:hAnsi="Times New Roman"/>
                <w:sz w:val="24"/>
                <w:szCs w:val="24"/>
              </w:rPr>
              <w:t>2 02 20051 05 0000 150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     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2 02 25097 05 0000 150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 , расположенных в сельской местности, условий для занятий физической культурой и спортом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   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2 02 29999 05 0000 150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   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2 02 30027 05 0000 150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2 02 30029 05 0000 150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компенсацию части  платы, взимаемой с родителей (законных представителей)  за присмотр и уход за детьми , посещающими образовательные организации , реализующие образовательные программы дошкольного образования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2 02 39999 05 0000 150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   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2 02 49999 05 0000 150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2 18 05010 05 0020 150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2 18 05020 05 0030 150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2 18 05030 05 0040 150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2 19 00000 05 0000 150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219 25498 05 0000 150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Возврат остатков субсидий  на финансовое обеспечение мероприятий федеральной целевой программы развития образования на 2016-2020 годы из бюджетов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219 25097  05 0000 150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Возврат остатков субсидий на создание в общеобразовательных организациях, расположенных в сельской местности, условий для занятий физической культурой и спортом из бюджетов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219 45457 05 0000 150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Возврат остатков иных межбюджетных трансфертов на финансовое обеспечение мероприятий, связанных с отдыхом и оздоровлением детей, находящимся в трудной жизненной ситуации, из бюджетов муниципальных районов 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219 60010 05 0000 150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 культуры администрации муниципального образования Выселковский район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1 13 02065 05 0000 130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1 13 02995 05 0011 130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 )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1 13 02995 05 0021 130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 в бюджет муниципального района )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1 13 02995 05 0031 130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1 13 02995 05 0041 130 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Pr="003A60CB">
              <w:rPr>
                <w:rFonts w:ascii="Times New Roman" w:hAnsi="Times New Roman"/>
                <w:sz w:val="24"/>
                <w:szCs w:val="24"/>
              </w:rPr>
              <w:t>1 14 02052 05 0000 440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1 14 02053 05 0000 440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1 16 23050 05 0000 140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1 16 23051 05 0000 140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1 16 23052 05 0000 140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1 16 32000 05 0000 140</w:t>
            </w:r>
          </w:p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  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116 90050 05 0000 140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  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   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117 05050 05 0000 180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2 02 25519 05 0000 150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   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2 02 29999 05 0000 150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   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  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2 02 45144 05 0000 150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2 02 49999 05 0000 150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2 07 05000 05 0000 150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2 18 05010 05 0020 150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2 18 05030 05 0040 150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219 00000 05 0000 150</w:t>
            </w: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A6DBE" w:rsidRPr="003A60CB" w:rsidTr="00670FF6">
        <w:trPr>
          <w:trHeight w:val="80"/>
        </w:trPr>
        <w:tc>
          <w:tcPr>
            <w:tcW w:w="1418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000000"/>
                <w:sz w:val="24"/>
                <w:szCs w:val="24"/>
              </w:rPr>
              <w:t>219 60010 05 0000 150</w:t>
            </w:r>
            <w:bookmarkStart w:id="0" w:name="_GoBack"/>
            <w:bookmarkEnd w:id="0"/>
          </w:p>
          <w:p w:rsidR="00BA6DBE" w:rsidRPr="003A60CB" w:rsidRDefault="00BA6DBE" w:rsidP="00670F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BA6DBE" w:rsidRPr="003A60CB" w:rsidRDefault="00BA6DBE" w:rsidP="00670FF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BA6DBE" w:rsidRPr="0041562F" w:rsidRDefault="00BA6DBE" w:rsidP="00670F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BE" w:rsidRPr="0041562F" w:rsidRDefault="00BA6DBE" w:rsidP="00670F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BE" w:rsidRPr="0041562F" w:rsidRDefault="00BA6DBE" w:rsidP="00670F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BE" w:rsidRPr="00670FF6" w:rsidRDefault="00BA6DBE" w:rsidP="00670FF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0FF6">
        <w:rPr>
          <w:rFonts w:ascii="Times New Roman" w:hAnsi="Times New Roman"/>
          <w:sz w:val="24"/>
          <w:szCs w:val="24"/>
        </w:rPr>
        <w:t xml:space="preserve">Заместитель главы муниципального </w:t>
      </w:r>
    </w:p>
    <w:p w:rsidR="00BA6DBE" w:rsidRPr="00670FF6" w:rsidRDefault="00BA6DBE" w:rsidP="00670FF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0FF6">
        <w:rPr>
          <w:rFonts w:ascii="Times New Roman" w:hAnsi="Times New Roman"/>
          <w:sz w:val="24"/>
          <w:szCs w:val="24"/>
        </w:rPr>
        <w:t xml:space="preserve">образования Выселковский район </w:t>
      </w:r>
    </w:p>
    <w:p w:rsidR="00BA6DBE" w:rsidRPr="00670FF6" w:rsidRDefault="00BA6DBE" w:rsidP="00670FF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0FF6">
        <w:rPr>
          <w:rFonts w:ascii="Times New Roman" w:hAnsi="Times New Roman"/>
          <w:sz w:val="24"/>
          <w:szCs w:val="24"/>
        </w:rPr>
        <w:t>Начальник финансового управления</w:t>
      </w:r>
    </w:p>
    <w:p w:rsidR="00BA6DBE" w:rsidRPr="00670FF6" w:rsidRDefault="00BA6DBE" w:rsidP="00670FF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0FF6">
        <w:rPr>
          <w:rFonts w:ascii="Times New Roman" w:hAnsi="Times New Roman"/>
          <w:sz w:val="24"/>
          <w:szCs w:val="24"/>
        </w:rPr>
        <w:t>администрации муниципального</w:t>
      </w:r>
    </w:p>
    <w:p w:rsidR="00BA6DBE" w:rsidRPr="00670FF6" w:rsidRDefault="00BA6DBE" w:rsidP="00670FF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0FF6">
        <w:rPr>
          <w:rFonts w:ascii="Times New Roman" w:hAnsi="Times New Roman"/>
          <w:sz w:val="24"/>
          <w:szCs w:val="24"/>
        </w:rPr>
        <w:t>образования Выселковский район                                                                        И.А.Колесникова</w:t>
      </w:r>
    </w:p>
    <w:p w:rsidR="00BA6DBE" w:rsidRPr="00670FF6" w:rsidRDefault="00BA6DBE" w:rsidP="001116F6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Pr="00D46FED" w:rsidRDefault="00BA6DBE" w:rsidP="001401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1562F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</w:t>
      </w:r>
      <w:r w:rsidRPr="00E0226F">
        <w:rPr>
          <w:rFonts w:ascii="Times New Roman" w:hAnsi="Times New Roman"/>
          <w:color w:val="000000"/>
          <w:sz w:val="28"/>
          <w:szCs w:val="28"/>
        </w:rPr>
        <w:t xml:space="preserve">ПРИЛОЖЕНИЕ № </w:t>
      </w:r>
      <w:r>
        <w:rPr>
          <w:rFonts w:ascii="Times New Roman" w:hAnsi="Times New Roman"/>
          <w:color w:val="000000"/>
          <w:sz w:val="28"/>
          <w:szCs w:val="28"/>
        </w:rPr>
        <w:t>2</w:t>
      </w:r>
    </w:p>
    <w:p w:rsidR="00BA6DBE" w:rsidRDefault="00BA6DBE" w:rsidP="001401A0">
      <w:pPr>
        <w:pStyle w:val="BodyTextIndent"/>
        <w:ind w:left="0"/>
        <w:rPr>
          <w:szCs w:val="28"/>
        </w:rPr>
      </w:pPr>
      <w:r>
        <w:rPr>
          <w:szCs w:val="28"/>
        </w:rPr>
        <w:t xml:space="preserve">                                                    </w:t>
      </w:r>
      <w:r w:rsidRPr="0041562F">
        <w:rPr>
          <w:szCs w:val="28"/>
        </w:rPr>
        <w:t xml:space="preserve">        </w:t>
      </w:r>
      <w:r>
        <w:rPr>
          <w:szCs w:val="28"/>
        </w:rPr>
        <w:t xml:space="preserve"> </w:t>
      </w:r>
      <w:r w:rsidRPr="00E0226F">
        <w:rPr>
          <w:szCs w:val="28"/>
        </w:rPr>
        <w:t xml:space="preserve">к решению </w:t>
      </w:r>
      <w:r>
        <w:rPr>
          <w:szCs w:val="28"/>
          <w:lang w:val="en-US"/>
        </w:rPr>
        <w:t>XXXII</w:t>
      </w:r>
      <w:r w:rsidRPr="00E0226F">
        <w:rPr>
          <w:szCs w:val="28"/>
        </w:rPr>
        <w:t xml:space="preserve"> сессии Совета</w:t>
      </w:r>
    </w:p>
    <w:p w:rsidR="00BA6DBE" w:rsidRPr="00E0226F" w:rsidRDefault="00BA6DBE" w:rsidP="001401A0">
      <w:pPr>
        <w:pStyle w:val="BodyTextIndent"/>
        <w:ind w:left="0"/>
        <w:rPr>
          <w:szCs w:val="28"/>
        </w:rPr>
      </w:pPr>
      <w:r w:rsidRPr="00E0226F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   </w:t>
      </w:r>
      <w:r w:rsidRPr="00E0226F">
        <w:rPr>
          <w:szCs w:val="28"/>
        </w:rPr>
        <w:t>муниципального образования</w:t>
      </w:r>
    </w:p>
    <w:p w:rsidR="00BA6DBE" w:rsidRDefault="00BA6DBE" w:rsidP="001401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</w:t>
      </w:r>
      <w:r w:rsidRPr="00E0226F">
        <w:rPr>
          <w:rFonts w:ascii="Times New Roman" w:hAnsi="Times New Roman"/>
          <w:color w:val="000000"/>
          <w:sz w:val="28"/>
          <w:szCs w:val="28"/>
        </w:rPr>
        <w:t>Выселковский район</w:t>
      </w:r>
      <w:r w:rsidRPr="004B21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B21F4">
        <w:rPr>
          <w:rFonts w:ascii="Times New Roman" w:hAnsi="Times New Roman"/>
          <w:sz w:val="28"/>
          <w:szCs w:val="28"/>
          <w:lang w:val="en-US"/>
        </w:rPr>
        <w:t>III</w:t>
      </w:r>
      <w:r w:rsidRPr="004B21F4">
        <w:rPr>
          <w:rFonts w:ascii="Times New Roman" w:hAnsi="Times New Roman"/>
          <w:sz w:val="28"/>
          <w:szCs w:val="28"/>
        </w:rPr>
        <w:t xml:space="preserve"> созыва</w:t>
      </w:r>
    </w:p>
    <w:p w:rsidR="00BA6DBE" w:rsidRPr="0041562F" w:rsidRDefault="00BA6DBE" w:rsidP="001401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«О бюджете муниципального образования</w:t>
      </w:r>
    </w:p>
    <w:p w:rsidR="00BA6DBE" w:rsidRDefault="00BA6DBE" w:rsidP="001401A0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Выселковский район на 2019 год и на </w:t>
      </w:r>
    </w:p>
    <w:p w:rsidR="00BA6DBE" w:rsidRPr="0041562F" w:rsidRDefault="00BA6DBE" w:rsidP="001401A0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плановый период 2020 и 2021 годов»</w:t>
      </w:r>
    </w:p>
    <w:p w:rsidR="00BA6DBE" w:rsidRDefault="00BA6DBE" w:rsidP="001401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6DBE" w:rsidRPr="001401A0" w:rsidRDefault="00BA6DBE" w:rsidP="001401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6DBE" w:rsidRPr="001401A0" w:rsidRDefault="00BA6DBE" w:rsidP="001401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401A0">
        <w:rPr>
          <w:rFonts w:ascii="Times New Roman" w:hAnsi="Times New Roman"/>
          <w:b/>
          <w:sz w:val="28"/>
          <w:szCs w:val="28"/>
        </w:rPr>
        <w:t xml:space="preserve">Перечень  главных администраторов доходов – органов </w:t>
      </w:r>
    </w:p>
    <w:p w:rsidR="00BA6DBE" w:rsidRPr="001401A0" w:rsidRDefault="00BA6DBE" w:rsidP="001401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401A0">
        <w:rPr>
          <w:rFonts w:ascii="Times New Roman" w:hAnsi="Times New Roman"/>
          <w:b/>
          <w:sz w:val="28"/>
          <w:szCs w:val="28"/>
        </w:rPr>
        <w:t>государственной власти Краснодарского края</w:t>
      </w:r>
    </w:p>
    <w:p w:rsidR="00BA6DBE" w:rsidRPr="001401A0" w:rsidRDefault="00BA6DBE" w:rsidP="001401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90"/>
        <w:gridCol w:w="2977"/>
        <w:gridCol w:w="5391"/>
      </w:tblGrid>
      <w:tr w:rsidR="00BA6DBE" w:rsidRPr="003A60CB" w:rsidTr="009B29BE">
        <w:trPr>
          <w:trHeight w:val="55"/>
        </w:trPr>
        <w:tc>
          <w:tcPr>
            <w:tcW w:w="2209" w:type="pct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sz w:val="28"/>
                <w:szCs w:val="28"/>
              </w:rPr>
              <w:t xml:space="preserve">Код бюджетной классификации </w:t>
            </w:r>
          </w:p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sz w:val="28"/>
                <w:szCs w:val="28"/>
              </w:rPr>
              <w:t xml:space="preserve">Российской Федерации </w:t>
            </w:r>
          </w:p>
        </w:tc>
        <w:tc>
          <w:tcPr>
            <w:tcW w:w="2791" w:type="pct"/>
            <w:vMerge w:val="restart"/>
            <w:tcBorders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sz w:val="28"/>
                <w:szCs w:val="28"/>
              </w:rPr>
              <w:t xml:space="preserve">Наименование главного администратора доходов – органа государственной </w:t>
            </w:r>
          </w:p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sz w:val="28"/>
                <w:szCs w:val="28"/>
              </w:rPr>
              <w:t xml:space="preserve">власти Краснодарского края </w:t>
            </w:r>
          </w:p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9B29BE">
        <w:trPr>
          <w:trHeight w:val="1923"/>
        </w:trPr>
        <w:tc>
          <w:tcPr>
            <w:tcW w:w="668" w:type="pct"/>
            <w:tcBorders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sz w:val="28"/>
                <w:szCs w:val="28"/>
              </w:rPr>
              <w:t xml:space="preserve">главного администратора доходов </w:t>
            </w:r>
          </w:p>
        </w:tc>
        <w:tc>
          <w:tcPr>
            <w:tcW w:w="1541" w:type="pct"/>
            <w:tcBorders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sz w:val="28"/>
                <w:szCs w:val="28"/>
              </w:rPr>
              <w:t xml:space="preserve">доходов местных </w:t>
            </w:r>
          </w:p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sz w:val="28"/>
                <w:szCs w:val="28"/>
              </w:rPr>
              <w:t>бюджетов</w:t>
            </w:r>
          </w:p>
        </w:tc>
        <w:tc>
          <w:tcPr>
            <w:tcW w:w="2791" w:type="pct"/>
            <w:vMerge/>
            <w:tcBorders>
              <w:bottom w:val="nil"/>
            </w:tcBorders>
            <w:vAlign w:val="center"/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A6DBE" w:rsidRPr="001401A0" w:rsidRDefault="00BA6DBE" w:rsidP="001401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272"/>
        <w:gridCol w:w="19"/>
        <w:gridCol w:w="2977"/>
        <w:gridCol w:w="5306"/>
        <w:gridCol w:w="23"/>
        <w:gridCol w:w="57"/>
      </w:tblGrid>
      <w:tr w:rsidR="00BA6DBE" w:rsidRPr="003A60CB" w:rsidTr="009B29BE">
        <w:trPr>
          <w:trHeight w:val="55"/>
          <w:tblHeader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A6DBE" w:rsidRPr="003A60CB" w:rsidTr="009B29BE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A6DBE" w:rsidRPr="003A60CB" w:rsidTr="009B29BE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01A0">
              <w:rPr>
                <w:rFonts w:ascii="Times New Roman" w:hAnsi="Times New Roman"/>
                <w:b/>
                <w:sz w:val="28"/>
                <w:szCs w:val="28"/>
              </w:rPr>
              <w:t>804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01A0">
              <w:rPr>
                <w:rFonts w:ascii="Times New Roman" w:hAnsi="Times New Roman"/>
                <w:b/>
                <w:sz w:val="28"/>
                <w:szCs w:val="28"/>
              </w:rPr>
              <w:t>Департамент потребительской сферы регулирования рынка алкоголя</w:t>
            </w:r>
          </w:p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01A0">
              <w:rPr>
                <w:rFonts w:ascii="Times New Roman" w:hAnsi="Times New Roman"/>
                <w:b/>
                <w:sz w:val="28"/>
                <w:szCs w:val="28"/>
              </w:rPr>
              <w:t xml:space="preserve"> Краснодарского края</w:t>
            </w:r>
          </w:p>
        </w:tc>
      </w:tr>
      <w:tr w:rsidR="00BA6DBE" w:rsidRPr="003A60CB" w:rsidTr="009B29BE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401A0">
              <w:rPr>
                <w:rFonts w:ascii="Times New Roman" w:hAnsi="Times New Roman"/>
                <w:sz w:val="28"/>
                <w:szCs w:val="28"/>
                <w:lang w:val="en-US"/>
              </w:rPr>
              <w:t>804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color w:val="000000"/>
                <w:sz w:val="28"/>
                <w:szCs w:val="28"/>
              </w:rPr>
              <w:t>1 16 90050 05 0000 140</w:t>
            </w:r>
          </w:p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color w:val="000000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A6DBE" w:rsidRPr="003A60CB" w:rsidTr="009B29BE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01A0">
              <w:rPr>
                <w:rFonts w:ascii="Times New Roman" w:hAnsi="Times New Roman"/>
                <w:b/>
                <w:sz w:val="28"/>
                <w:szCs w:val="28"/>
              </w:rPr>
              <w:t>816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01A0">
              <w:rPr>
                <w:rFonts w:ascii="Times New Roman" w:hAnsi="Times New Roman"/>
                <w:b/>
                <w:sz w:val="28"/>
                <w:szCs w:val="28"/>
              </w:rPr>
              <w:t>Министерство экономики</w:t>
            </w:r>
          </w:p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01A0">
              <w:rPr>
                <w:rFonts w:ascii="Times New Roman" w:hAnsi="Times New Roman"/>
                <w:b/>
                <w:sz w:val="28"/>
                <w:szCs w:val="28"/>
              </w:rPr>
              <w:t>Краснодарского края</w:t>
            </w:r>
          </w:p>
        </w:tc>
      </w:tr>
      <w:tr w:rsidR="00BA6DBE" w:rsidRPr="003A60CB" w:rsidTr="009B29BE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9B29BE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sz w:val="28"/>
                <w:szCs w:val="28"/>
              </w:rPr>
              <w:t xml:space="preserve">      816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sz w:val="28"/>
                <w:szCs w:val="28"/>
              </w:rPr>
              <w:t>1 16 33050 05 0000 140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 товаров, работ, услуг для обеспечения государственных  и  муниципальных нужд для нужд муниципальных районов </w:t>
            </w:r>
          </w:p>
        </w:tc>
      </w:tr>
      <w:tr w:rsidR="00BA6DBE" w:rsidRPr="003A60CB" w:rsidTr="009B29BE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A6DBE" w:rsidRPr="003A60CB" w:rsidTr="009B29BE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b/>
                <w:sz w:val="28"/>
                <w:szCs w:val="28"/>
              </w:rPr>
              <w:t>819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01A0">
              <w:rPr>
                <w:rFonts w:ascii="Times New Roman" w:hAnsi="Times New Roman"/>
                <w:b/>
                <w:sz w:val="28"/>
                <w:szCs w:val="28"/>
              </w:rPr>
              <w:t xml:space="preserve">Министерство сельского хозяйства и </w:t>
            </w:r>
          </w:p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01A0">
              <w:rPr>
                <w:rFonts w:ascii="Times New Roman" w:hAnsi="Times New Roman"/>
                <w:b/>
                <w:sz w:val="28"/>
                <w:szCs w:val="28"/>
              </w:rPr>
              <w:t xml:space="preserve">перерабатывающей промышленности </w:t>
            </w:r>
          </w:p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401A0">
              <w:rPr>
                <w:rFonts w:ascii="Times New Roman" w:hAnsi="Times New Roman"/>
                <w:b/>
                <w:sz w:val="28"/>
                <w:szCs w:val="28"/>
              </w:rPr>
              <w:t>Краснодарского края</w:t>
            </w:r>
            <w:r w:rsidRPr="001401A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</w:p>
        </w:tc>
      </w:tr>
      <w:tr w:rsidR="00BA6DBE" w:rsidRPr="003A60CB" w:rsidTr="009B29BE">
        <w:trPr>
          <w:trHeight w:val="411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A6DBE" w:rsidRPr="003A60CB" w:rsidTr="009B29BE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01A0">
              <w:rPr>
                <w:rFonts w:ascii="Times New Roman" w:hAnsi="Times New Roman"/>
                <w:sz w:val="28"/>
                <w:szCs w:val="28"/>
              </w:rPr>
              <w:t>819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color w:val="000000"/>
                <w:sz w:val="28"/>
                <w:szCs w:val="28"/>
              </w:rPr>
              <w:t>1 16 90050 05 0000 140</w:t>
            </w:r>
          </w:p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01A0">
              <w:rPr>
                <w:rFonts w:ascii="Times New Roman" w:hAnsi="Times New Roman"/>
                <w:color w:val="000000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A6DBE" w:rsidRPr="003A60CB" w:rsidTr="009B29BE">
        <w:trPr>
          <w:trHeight w:val="411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01A0">
              <w:rPr>
                <w:rFonts w:ascii="Times New Roman" w:hAnsi="Times New Roman"/>
                <w:b/>
                <w:sz w:val="28"/>
                <w:szCs w:val="28"/>
              </w:rPr>
              <w:t>820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Министерство гражданской обороны и чрезвычайных ситуаций </w:t>
            </w:r>
          </w:p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Краснодарского края</w:t>
            </w:r>
          </w:p>
        </w:tc>
      </w:tr>
      <w:tr w:rsidR="00BA6DBE" w:rsidRPr="003A60CB" w:rsidTr="009B29BE">
        <w:trPr>
          <w:trHeight w:val="411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A6DBE" w:rsidRPr="003A60CB" w:rsidTr="009B29BE">
        <w:trPr>
          <w:trHeight w:val="411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sz w:val="28"/>
                <w:szCs w:val="28"/>
              </w:rPr>
              <w:t>820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sz w:val="28"/>
                <w:szCs w:val="28"/>
              </w:rPr>
              <w:t>1 16 90050 05 000 140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01A0">
              <w:rPr>
                <w:rFonts w:ascii="Times New Roman" w:hAnsi="Times New Roman"/>
                <w:color w:val="000000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A6DBE" w:rsidRPr="003A60CB" w:rsidTr="009B29BE">
        <w:trPr>
          <w:trHeight w:val="411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BA6DBE" w:rsidRPr="003A60CB" w:rsidTr="009B29BE">
        <w:trPr>
          <w:trHeight w:val="411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01A0">
              <w:rPr>
                <w:rFonts w:ascii="Times New Roman" w:hAnsi="Times New Roman"/>
                <w:b/>
                <w:sz w:val="28"/>
                <w:szCs w:val="28"/>
              </w:rPr>
              <w:t>828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Министерство здравоохранения </w:t>
            </w:r>
          </w:p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Краснодарского края</w:t>
            </w:r>
          </w:p>
        </w:tc>
      </w:tr>
      <w:tr w:rsidR="00BA6DBE" w:rsidRPr="003A60CB" w:rsidTr="009B29BE">
        <w:trPr>
          <w:trHeight w:val="411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BA6DBE" w:rsidRPr="003A60CB" w:rsidTr="009B29BE">
        <w:trPr>
          <w:trHeight w:val="411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sz w:val="28"/>
                <w:szCs w:val="28"/>
              </w:rPr>
              <w:t>828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sz w:val="28"/>
                <w:szCs w:val="28"/>
              </w:rPr>
              <w:t>1 16 90050 05 000 140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color w:val="000000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A6DBE" w:rsidRPr="003A60CB" w:rsidTr="009B29BE">
        <w:trPr>
          <w:trHeight w:val="411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01A0">
              <w:rPr>
                <w:rFonts w:ascii="Times New Roman" w:hAnsi="Times New Roman"/>
                <w:b/>
                <w:sz w:val="28"/>
                <w:szCs w:val="28"/>
              </w:rPr>
              <w:t>830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Министерство труда и  социального развития  Краснодарского края. </w:t>
            </w:r>
          </w:p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Управление социальной защиты</w:t>
            </w:r>
          </w:p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населения  министерства труда и </w:t>
            </w:r>
          </w:p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социального развития Краснодарского края в муниципальных образованиях </w:t>
            </w:r>
          </w:p>
        </w:tc>
      </w:tr>
      <w:tr w:rsidR="00BA6DBE" w:rsidRPr="003A60CB" w:rsidTr="009B29BE">
        <w:trPr>
          <w:trHeight w:val="411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BA6DBE" w:rsidRPr="003A60CB" w:rsidTr="009B29BE">
        <w:trPr>
          <w:trHeight w:val="411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01A0">
              <w:rPr>
                <w:rFonts w:ascii="Times New Roman" w:hAnsi="Times New Roman"/>
                <w:b/>
                <w:sz w:val="28"/>
                <w:szCs w:val="28"/>
              </w:rPr>
              <w:t>830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color w:val="000000"/>
                <w:sz w:val="28"/>
                <w:szCs w:val="28"/>
              </w:rPr>
              <w:t>1 16 90050 05 0000 140</w:t>
            </w:r>
          </w:p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color w:val="000000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A6DBE" w:rsidRPr="003A60CB" w:rsidTr="009B29BE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9B29BE">
        <w:trPr>
          <w:gridAfter w:val="1"/>
          <w:wAfter w:w="57" w:type="dxa"/>
          <w:trHeight w:val="168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b/>
                <w:sz w:val="28"/>
                <w:szCs w:val="28"/>
              </w:rPr>
              <w:t>833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2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01A0">
              <w:rPr>
                <w:rFonts w:ascii="Times New Roman" w:hAnsi="Times New Roman"/>
                <w:b/>
                <w:sz w:val="28"/>
                <w:szCs w:val="28"/>
              </w:rPr>
              <w:t>Государственное управление</w:t>
            </w:r>
          </w:p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01A0">
              <w:rPr>
                <w:rFonts w:ascii="Times New Roman" w:hAnsi="Times New Roman"/>
                <w:b/>
                <w:sz w:val="28"/>
                <w:szCs w:val="28"/>
              </w:rPr>
              <w:t>ветеринарии Краснодарского края</w:t>
            </w:r>
          </w:p>
        </w:tc>
      </w:tr>
      <w:tr w:rsidR="00BA6DBE" w:rsidRPr="003A60CB" w:rsidTr="009B29BE">
        <w:trPr>
          <w:gridAfter w:val="1"/>
          <w:wAfter w:w="57" w:type="dxa"/>
          <w:trHeight w:val="174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2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A6DBE" w:rsidRPr="003A60CB" w:rsidTr="009B29BE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sz w:val="28"/>
                <w:szCs w:val="28"/>
              </w:rPr>
              <w:t>833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color w:val="000000"/>
                <w:sz w:val="28"/>
                <w:szCs w:val="28"/>
              </w:rPr>
              <w:t>1 16 90050 05 0000 140</w:t>
            </w:r>
          </w:p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color w:val="000000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A6DBE" w:rsidRPr="003A60CB" w:rsidTr="009B29BE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b/>
                <w:sz w:val="28"/>
                <w:szCs w:val="28"/>
              </w:rPr>
              <w:t>835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01A0">
              <w:rPr>
                <w:rFonts w:ascii="Times New Roman" w:hAnsi="Times New Roman"/>
                <w:b/>
                <w:sz w:val="28"/>
                <w:szCs w:val="28"/>
              </w:rPr>
              <w:t xml:space="preserve">Департамент по надзору в </w:t>
            </w:r>
          </w:p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01A0">
              <w:rPr>
                <w:rFonts w:ascii="Times New Roman" w:hAnsi="Times New Roman"/>
                <w:b/>
                <w:sz w:val="28"/>
                <w:szCs w:val="28"/>
              </w:rPr>
              <w:t xml:space="preserve">строительной сфере </w:t>
            </w:r>
          </w:p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b/>
                <w:sz w:val="28"/>
                <w:szCs w:val="28"/>
              </w:rPr>
              <w:t>Краснодарского края</w:t>
            </w:r>
          </w:p>
        </w:tc>
      </w:tr>
      <w:tr w:rsidR="00BA6DBE" w:rsidRPr="003A60CB" w:rsidTr="009B29BE">
        <w:trPr>
          <w:gridAfter w:val="2"/>
          <w:wAfter w:w="80" w:type="dxa"/>
          <w:trHeight w:val="411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A6DBE" w:rsidRPr="003A60CB" w:rsidTr="009B29BE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sz w:val="28"/>
                <w:szCs w:val="28"/>
              </w:rPr>
              <w:t>835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color w:val="000000"/>
                <w:sz w:val="28"/>
                <w:szCs w:val="28"/>
              </w:rPr>
              <w:t>1 16 90050 05 0000 140</w:t>
            </w:r>
          </w:p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color w:val="000000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A6DBE" w:rsidRPr="003A60CB" w:rsidTr="009B29BE">
        <w:trPr>
          <w:gridAfter w:val="2"/>
          <w:wAfter w:w="80" w:type="dxa"/>
          <w:trHeight w:val="34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A6DBE" w:rsidRPr="003A60CB" w:rsidTr="009B29BE">
        <w:trPr>
          <w:gridAfter w:val="2"/>
          <w:wAfter w:w="80" w:type="dxa"/>
          <w:trHeight w:val="73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b/>
                <w:sz w:val="28"/>
                <w:szCs w:val="28"/>
              </w:rPr>
              <w:t>840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tcMar>
              <w:top w:w="13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b/>
                <w:sz w:val="28"/>
                <w:szCs w:val="28"/>
              </w:rPr>
              <w:t>Государственная жилищная инспекция Краснодарского края</w:t>
            </w:r>
          </w:p>
        </w:tc>
      </w:tr>
      <w:tr w:rsidR="00BA6DBE" w:rsidRPr="003A60CB" w:rsidTr="009B29BE">
        <w:trPr>
          <w:gridAfter w:val="2"/>
          <w:wAfter w:w="80" w:type="dxa"/>
          <w:trHeight w:val="73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tcMar>
              <w:top w:w="13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9B29BE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sz w:val="28"/>
                <w:szCs w:val="28"/>
              </w:rPr>
              <w:t>840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sz w:val="28"/>
                <w:szCs w:val="28"/>
              </w:rPr>
              <w:t>1 16 90050 05 0000 140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A6DBE" w:rsidRPr="003A60CB" w:rsidTr="009B29BE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A6DBE" w:rsidRPr="003A60CB" w:rsidTr="009B29BE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b/>
                <w:sz w:val="28"/>
                <w:szCs w:val="28"/>
              </w:rPr>
              <w:t xml:space="preserve">854 </w:t>
            </w: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6" w:type="dxa"/>
            <w:tcBorders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b/>
                <w:sz w:val="28"/>
                <w:szCs w:val="28"/>
              </w:rPr>
              <w:t>Министерство природных ресурсов  Краснодарского края</w:t>
            </w:r>
          </w:p>
        </w:tc>
      </w:tr>
      <w:tr w:rsidR="00BA6DBE" w:rsidRPr="003A60CB" w:rsidTr="009B29BE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A6DBE" w:rsidRPr="003A60CB" w:rsidTr="009B29BE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sz w:val="28"/>
                <w:szCs w:val="28"/>
              </w:rPr>
              <w:t xml:space="preserve">      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sz w:val="28"/>
                <w:szCs w:val="28"/>
              </w:rPr>
              <w:t>1 16 25085 05 0000 140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sz w:val="28"/>
                <w:szCs w:val="28"/>
              </w:rPr>
              <w:t>Денежные взыскания (штрафы) за нарушение водного законодательства , установленное на водных объектах, находящихся  в собственности муниципальных районов</w:t>
            </w:r>
          </w:p>
        </w:tc>
      </w:tr>
      <w:tr w:rsidR="00BA6DBE" w:rsidRPr="003A60CB" w:rsidTr="009B29BE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A6DBE" w:rsidRPr="003A60CB" w:rsidTr="009B29BE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sz w:val="28"/>
                <w:szCs w:val="28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color w:val="000000"/>
                <w:sz w:val="28"/>
                <w:szCs w:val="28"/>
              </w:rPr>
              <w:t>1 16 35030 05 0000 140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color w:val="000000"/>
                <w:sz w:val="28"/>
                <w:szCs w:val="28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BA6DBE" w:rsidRPr="003A60CB" w:rsidTr="009B29BE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9B29BE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sz w:val="28"/>
                <w:szCs w:val="28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color w:val="000000"/>
                <w:sz w:val="28"/>
                <w:szCs w:val="28"/>
              </w:rPr>
              <w:t>1 16 90050 05 0000 140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BA6DBE" w:rsidRPr="001401A0" w:rsidRDefault="00BA6DBE" w:rsidP="00140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1A0">
              <w:rPr>
                <w:rFonts w:ascii="Times New Roman" w:hAnsi="Times New Roman"/>
                <w:color w:val="000000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муни</w:t>
            </w:r>
            <w:r w:rsidRPr="001401A0">
              <w:rPr>
                <w:rFonts w:ascii="Times New Roman" w:hAnsi="Times New Roman"/>
                <w:sz w:val="28"/>
                <w:szCs w:val="28"/>
              </w:rPr>
              <w:t xml:space="preserve">ципальных районов </w:t>
            </w:r>
          </w:p>
        </w:tc>
      </w:tr>
    </w:tbl>
    <w:p w:rsidR="00BA6DBE" w:rsidRDefault="00BA6DBE" w:rsidP="001401A0">
      <w:pPr>
        <w:spacing w:after="0" w:line="240" w:lineRule="auto"/>
        <w:rPr>
          <w:rStyle w:val="PageNumber"/>
          <w:rFonts w:eastAsia="Calibri"/>
          <w:szCs w:val="28"/>
        </w:rPr>
      </w:pPr>
    </w:p>
    <w:p w:rsidR="00BA6DBE" w:rsidRDefault="00BA6DBE" w:rsidP="001401A0">
      <w:pPr>
        <w:spacing w:after="0" w:line="240" w:lineRule="auto"/>
        <w:rPr>
          <w:rStyle w:val="PageNumber"/>
          <w:rFonts w:eastAsia="Calibri"/>
          <w:szCs w:val="28"/>
        </w:rPr>
      </w:pPr>
    </w:p>
    <w:p w:rsidR="00BA6DBE" w:rsidRPr="001401A0" w:rsidRDefault="00BA6DBE" w:rsidP="001401A0">
      <w:pPr>
        <w:spacing w:after="0" w:line="240" w:lineRule="auto"/>
        <w:rPr>
          <w:rStyle w:val="PageNumber"/>
          <w:rFonts w:eastAsia="Calibri"/>
          <w:szCs w:val="28"/>
        </w:rPr>
      </w:pPr>
    </w:p>
    <w:p w:rsidR="00BA6DBE" w:rsidRPr="001401A0" w:rsidRDefault="00BA6DBE" w:rsidP="001401A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401A0">
        <w:rPr>
          <w:rFonts w:ascii="Times New Roman" w:hAnsi="Times New Roman"/>
          <w:sz w:val="28"/>
          <w:szCs w:val="28"/>
        </w:rPr>
        <w:t xml:space="preserve">Заместитель главы муниципального </w:t>
      </w:r>
    </w:p>
    <w:p w:rsidR="00BA6DBE" w:rsidRPr="001401A0" w:rsidRDefault="00BA6DBE" w:rsidP="001401A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401A0">
        <w:rPr>
          <w:rFonts w:ascii="Times New Roman" w:hAnsi="Times New Roman"/>
          <w:sz w:val="28"/>
          <w:szCs w:val="28"/>
        </w:rPr>
        <w:t xml:space="preserve">образования Выселковский район, </w:t>
      </w:r>
    </w:p>
    <w:p w:rsidR="00BA6DBE" w:rsidRPr="001401A0" w:rsidRDefault="00BA6DBE" w:rsidP="001401A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401A0">
        <w:rPr>
          <w:rFonts w:ascii="Times New Roman" w:hAnsi="Times New Roman"/>
          <w:sz w:val="28"/>
          <w:szCs w:val="28"/>
        </w:rPr>
        <w:t>начальник финансового управления</w:t>
      </w:r>
    </w:p>
    <w:p w:rsidR="00BA6DBE" w:rsidRPr="001401A0" w:rsidRDefault="00BA6DBE" w:rsidP="001401A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401A0">
        <w:rPr>
          <w:rFonts w:ascii="Times New Roman" w:hAnsi="Times New Roman"/>
          <w:sz w:val="28"/>
          <w:szCs w:val="28"/>
        </w:rPr>
        <w:t>администрации муниципального</w:t>
      </w:r>
    </w:p>
    <w:p w:rsidR="00BA6DBE" w:rsidRPr="001401A0" w:rsidRDefault="00BA6DBE" w:rsidP="001401A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401A0">
        <w:rPr>
          <w:rFonts w:ascii="Times New Roman" w:hAnsi="Times New Roman"/>
          <w:sz w:val="28"/>
          <w:szCs w:val="28"/>
        </w:rPr>
        <w:t>образования Выселковский район                                                 И.А.Колесникова</w:t>
      </w:r>
    </w:p>
    <w:p w:rsidR="00BA6DBE" w:rsidRDefault="00BA6DBE"/>
    <w:p w:rsidR="00BA6DBE" w:rsidRPr="00D46FED" w:rsidRDefault="00BA6DBE" w:rsidP="00DE5EC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1562F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</w:t>
      </w:r>
      <w:r w:rsidRPr="00E0226F">
        <w:rPr>
          <w:rFonts w:ascii="Times New Roman" w:hAnsi="Times New Roman"/>
          <w:color w:val="000000"/>
          <w:sz w:val="28"/>
          <w:szCs w:val="28"/>
        </w:rPr>
        <w:t xml:space="preserve">ПРИЛОЖЕНИЕ № </w:t>
      </w:r>
      <w:r>
        <w:rPr>
          <w:rFonts w:ascii="Times New Roman" w:hAnsi="Times New Roman"/>
          <w:color w:val="000000"/>
          <w:sz w:val="28"/>
          <w:szCs w:val="28"/>
        </w:rPr>
        <w:t>3</w:t>
      </w:r>
    </w:p>
    <w:p w:rsidR="00BA6DBE" w:rsidRDefault="00BA6DBE" w:rsidP="00DE5EC3">
      <w:pPr>
        <w:pStyle w:val="BodyTextIndent"/>
        <w:ind w:left="0"/>
        <w:rPr>
          <w:szCs w:val="28"/>
        </w:rPr>
      </w:pPr>
      <w:r>
        <w:rPr>
          <w:szCs w:val="28"/>
        </w:rPr>
        <w:t xml:space="preserve">                                                    </w:t>
      </w:r>
      <w:r w:rsidRPr="0041562F">
        <w:rPr>
          <w:szCs w:val="28"/>
        </w:rPr>
        <w:t xml:space="preserve">        </w:t>
      </w:r>
      <w:r>
        <w:rPr>
          <w:szCs w:val="28"/>
        </w:rPr>
        <w:t xml:space="preserve"> </w:t>
      </w:r>
      <w:r w:rsidRPr="00E0226F">
        <w:rPr>
          <w:szCs w:val="28"/>
        </w:rPr>
        <w:t xml:space="preserve">к решению </w:t>
      </w:r>
      <w:r>
        <w:rPr>
          <w:szCs w:val="28"/>
          <w:lang w:val="en-US"/>
        </w:rPr>
        <w:t>XXXII</w:t>
      </w:r>
      <w:r w:rsidRPr="00E0226F">
        <w:rPr>
          <w:szCs w:val="28"/>
        </w:rPr>
        <w:t xml:space="preserve"> сессии Совета</w:t>
      </w:r>
    </w:p>
    <w:p w:rsidR="00BA6DBE" w:rsidRPr="00E0226F" w:rsidRDefault="00BA6DBE" w:rsidP="00DE5EC3">
      <w:pPr>
        <w:pStyle w:val="BodyTextIndent"/>
        <w:ind w:left="0"/>
        <w:rPr>
          <w:szCs w:val="28"/>
        </w:rPr>
      </w:pPr>
      <w:r w:rsidRPr="00E0226F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   </w:t>
      </w:r>
      <w:r w:rsidRPr="00E0226F">
        <w:rPr>
          <w:szCs w:val="28"/>
        </w:rPr>
        <w:t>муниципального образования</w:t>
      </w:r>
    </w:p>
    <w:p w:rsidR="00BA6DBE" w:rsidRDefault="00BA6DBE" w:rsidP="00DE5EC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</w:t>
      </w:r>
      <w:r w:rsidRPr="00E0226F">
        <w:rPr>
          <w:rFonts w:ascii="Times New Roman" w:hAnsi="Times New Roman"/>
          <w:color w:val="000000"/>
          <w:sz w:val="28"/>
          <w:szCs w:val="28"/>
        </w:rPr>
        <w:t>Выселковский район</w:t>
      </w:r>
      <w:r w:rsidRPr="004B21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B21F4">
        <w:rPr>
          <w:rFonts w:ascii="Times New Roman" w:hAnsi="Times New Roman"/>
          <w:sz w:val="28"/>
          <w:szCs w:val="28"/>
          <w:lang w:val="en-US"/>
        </w:rPr>
        <w:t>III</w:t>
      </w:r>
      <w:r w:rsidRPr="004B21F4">
        <w:rPr>
          <w:rFonts w:ascii="Times New Roman" w:hAnsi="Times New Roman"/>
          <w:sz w:val="28"/>
          <w:szCs w:val="28"/>
        </w:rPr>
        <w:t xml:space="preserve"> созыва</w:t>
      </w:r>
    </w:p>
    <w:p w:rsidR="00BA6DBE" w:rsidRPr="0041562F" w:rsidRDefault="00BA6DBE" w:rsidP="00DE5EC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«О бюджете муниципального образования</w:t>
      </w:r>
    </w:p>
    <w:p w:rsidR="00BA6DBE" w:rsidRDefault="00BA6DBE" w:rsidP="00DE5EC3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Выселковский район на 2019 год и на </w:t>
      </w:r>
    </w:p>
    <w:p w:rsidR="00BA6DBE" w:rsidRPr="0041562F" w:rsidRDefault="00BA6DBE" w:rsidP="00DE5EC3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плановый период 2020 и 2021 годов»</w:t>
      </w:r>
    </w:p>
    <w:p w:rsidR="00BA6DBE" w:rsidRDefault="00BA6DBE" w:rsidP="009E3F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A6DBE" w:rsidRPr="009E3FF3" w:rsidRDefault="00BA6DBE" w:rsidP="009E3F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A6DBE" w:rsidRPr="009E3FF3" w:rsidRDefault="00BA6DBE" w:rsidP="009E3F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3FF3">
        <w:rPr>
          <w:rFonts w:ascii="Times New Roman" w:hAnsi="Times New Roman"/>
          <w:b/>
          <w:sz w:val="28"/>
          <w:szCs w:val="28"/>
        </w:rPr>
        <w:t>Объем поступлений доходов в  районный бюджет</w:t>
      </w:r>
    </w:p>
    <w:p w:rsidR="00BA6DBE" w:rsidRPr="009E3FF3" w:rsidRDefault="00BA6DBE" w:rsidP="009E3F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E3FF3">
        <w:rPr>
          <w:rFonts w:ascii="Times New Roman" w:hAnsi="Times New Roman"/>
          <w:b/>
          <w:sz w:val="28"/>
          <w:szCs w:val="28"/>
        </w:rPr>
        <w:t>по кодам видов (подвидов) доходов  на 2019 год</w:t>
      </w:r>
    </w:p>
    <w:p w:rsidR="00BA6DBE" w:rsidRDefault="00BA6DBE"/>
    <w:tbl>
      <w:tblPr>
        <w:tblW w:w="4965" w:type="pct"/>
        <w:tblInd w:w="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00"/>
        <w:gridCol w:w="2771"/>
        <w:gridCol w:w="1788"/>
        <w:gridCol w:w="2041"/>
      </w:tblGrid>
      <w:tr w:rsidR="00BA6DBE" w:rsidRPr="003A60CB" w:rsidTr="009B29BE">
        <w:trPr>
          <w:trHeight w:val="970"/>
        </w:trPr>
        <w:tc>
          <w:tcPr>
            <w:tcW w:w="15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 xml:space="preserve">                        (тыс. рублей)</w:t>
            </w:r>
          </w:p>
        </w:tc>
      </w:tr>
      <w:tr w:rsidR="00BA6DBE" w:rsidRPr="003A60CB" w:rsidTr="009B29BE">
        <w:trPr>
          <w:trHeight w:val="55"/>
          <w:tblHeader/>
        </w:trPr>
        <w:tc>
          <w:tcPr>
            <w:tcW w:w="1563" w:type="pc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 xml:space="preserve">Код </w:t>
            </w:r>
          </w:p>
        </w:tc>
        <w:tc>
          <w:tcPr>
            <w:tcW w:w="237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063" w:type="pc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</w:tr>
    </w:tbl>
    <w:p w:rsidR="00BA6DBE" w:rsidRPr="00F57D0B" w:rsidRDefault="00BA6DBE" w:rsidP="00F57D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Ind w:w="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85"/>
        <w:gridCol w:w="5196"/>
        <w:gridCol w:w="1587"/>
      </w:tblGrid>
      <w:tr w:rsidR="00BA6DBE" w:rsidRPr="003A60CB" w:rsidTr="009B29BE">
        <w:trPr>
          <w:trHeight w:val="55"/>
          <w:tblHeader/>
        </w:trPr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A6DBE" w:rsidRPr="003A60CB" w:rsidTr="009B29BE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57D0B">
              <w:rPr>
                <w:rFonts w:ascii="Times New Roman" w:hAnsi="Times New Roman"/>
                <w:b/>
                <w:bCs/>
                <w:sz w:val="28"/>
                <w:szCs w:val="28"/>
              </w:rPr>
              <w:t>1 00 00000 00 0000 000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57D0B">
              <w:rPr>
                <w:rFonts w:ascii="Times New Roman" w:hAnsi="Times New Roman"/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57D0B">
              <w:rPr>
                <w:rFonts w:ascii="Times New Roman" w:hAnsi="Times New Roman"/>
                <w:b/>
                <w:bCs/>
                <w:sz w:val="28"/>
                <w:szCs w:val="28"/>
              </w:rPr>
              <w:t>443163,9</w:t>
            </w:r>
          </w:p>
        </w:tc>
      </w:tr>
      <w:tr w:rsidR="00BA6DBE" w:rsidRPr="003A60CB" w:rsidTr="009B29BE">
        <w:trPr>
          <w:trHeight w:val="307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BA6DBE" w:rsidRPr="003A60CB" w:rsidTr="009B29BE">
        <w:trPr>
          <w:trHeight w:val="154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1 01 01000 00 0000 110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Налог на прибыль организаций*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1838,0</w:t>
            </w:r>
          </w:p>
        </w:tc>
      </w:tr>
      <w:tr w:rsidR="00BA6DBE" w:rsidRPr="003A60CB" w:rsidTr="009B29BE">
        <w:trPr>
          <w:trHeight w:val="369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9B29BE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1 01 02000 01 0000 110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302300,0</w:t>
            </w:r>
          </w:p>
        </w:tc>
      </w:tr>
      <w:tr w:rsidR="00BA6DBE" w:rsidRPr="003A60CB" w:rsidTr="009B29BE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9B29BE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1 03 02230 01 000</w:t>
            </w:r>
            <w:r w:rsidRPr="00F57D0B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F57D0B">
              <w:rPr>
                <w:rFonts w:ascii="Times New Roman" w:hAnsi="Times New Roman"/>
                <w:sz w:val="28"/>
                <w:szCs w:val="28"/>
              </w:rPr>
              <w:t xml:space="preserve"> 110</w:t>
            </w:r>
          </w:p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1 03 02240 01 0000 110</w:t>
            </w:r>
          </w:p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1 03 02250 01 0000 110</w:t>
            </w:r>
          </w:p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1 03 02260 01 0000 110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Доходы от уплаты акцизов, подлежащие распределению между бюджетами субъектов РФ  и местными бюджетами с учетом установленных дифференцированных нормативов отчислений в местный бюджет*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382,9</w:t>
            </w:r>
          </w:p>
        </w:tc>
      </w:tr>
      <w:tr w:rsidR="00BA6DBE" w:rsidRPr="003A60CB" w:rsidTr="009B29BE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9B29BE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1 05 01000 00 0000110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Налог, взимаемый в связи с применением упрощенной системы налогообложения*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18600,0</w:t>
            </w:r>
          </w:p>
        </w:tc>
      </w:tr>
      <w:tr w:rsidR="00BA6DBE" w:rsidRPr="003A60CB" w:rsidTr="009B29BE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9B29BE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1 05 02000 02 0000 110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Единый налог на вмененный доход для отдельных видов деятельности*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20600,0</w:t>
            </w:r>
          </w:p>
        </w:tc>
      </w:tr>
      <w:tr w:rsidR="00BA6DBE" w:rsidRPr="003A60CB" w:rsidTr="009B29BE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9B29BE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1 05 03000 01 0000 110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17000,0</w:t>
            </w:r>
          </w:p>
        </w:tc>
      </w:tr>
      <w:tr w:rsidR="00BA6DBE" w:rsidRPr="003A60CB" w:rsidTr="009B29BE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9B29BE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1 05 04020 02 1000 110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 xml:space="preserve">Налог, взимаемый в связи с применением патентной системы налогообложения, зачисляемый в бюджеты муниципальных районов * 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43,0</w:t>
            </w:r>
          </w:p>
        </w:tc>
      </w:tr>
      <w:tr w:rsidR="00BA6DBE" w:rsidRPr="003A60CB" w:rsidTr="009B29BE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9B29BE">
        <w:trPr>
          <w:trHeight w:val="236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1 08 00000 00 0000 000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Государственная пошлина*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6950,0</w:t>
            </w:r>
          </w:p>
        </w:tc>
      </w:tr>
      <w:tr w:rsidR="00BA6DBE" w:rsidRPr="003A60CB" w:rsidTr="009B29BE">
        <w:trPr>
          <w:trHeight w:val="1299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 xml:space="preserve">1 11 03050 05 0000 120    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Проценты, полученные от предоставления бюджетных кредитов внутри страны за счет средств бюджетов муниципальных рай нов*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BA6DBE" w:rsidRPr="003A60CB" w:rsidTr="009B29BE">
        <w:trPr>
          <w:trHeight w:val="399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9B29BE">
        <w:trPr>
          <w:trHeight w:val="173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1 11 05013 05 0000 120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 муниципальных районов, а также средства от продажи  права на заключение договоров аренды указанных земельных участков*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63000,0</w:t>
            </w:r>
          </w:p>
        </w:tc>
      </w:tr>
      <w:tr w:rsidR="00BA6DBE" w:rsidRPr="003A60CB" w:rsidTr="009B29BE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9B29BE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1 11 05035 05 0042 120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</w:tr>
      <w:tr w:rsidR="00BA6DBE" w:rsidRPr="003A60CB" w:rsidTr="009B29BE">
        <w:trPr>
          <w:trHeight w:val="310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9B29BE">
        <w:trPr>
          <w:trHeight w:val="310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1 11 07015 05  0000 120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89,0</w:t>
            </w:r>
          </w:p>
        </w:tc>
      </w:tr>
      <w:tr w:rsidR="00BA6DBE" w:rsidRPr="003A60CB" w:rsidTr="009B29BE">
        <w:trPr>
          <w:trHeight w:val="328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9B29BE">
        <w:trPr>
          <w:trHeight w:val="64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1 11 09045 05 0000 120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Прочие поступления от использования имущества, находящегося в государственной и муниципальной собственности*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2000,0</w:t>
            </w:r>
          </w:p>
        </w:tc>
      </w:tr>
      <w:tr w:rsidR="00BA6DBE" w:rsidRPr="003A60CB" w:rsidTr="009B29BE">
        <w:trPr>
          <w:trHeight w:val="363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9B29BE">
        <w:trPr>
          <w:trHeight w:val="64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1 12 01000 01 0000 120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Плата за негативное воздействие на окружающую среду*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3000,0</w:t>
            </w:r>
          </w:p>
        </w:tc>
      </w:tr>
      <w:tr w:rsidR="00BA6DBE" w:rsidRPr="003A60CB" w:rsidTr="009B29BE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9B29BE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1 13 00000 00 0000 000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 xml:space="preserve"> Доходы от оказания платных услуг</w:t>
            </w:r>
          </w:p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 xml:space="preserve"> ( работ)  и компенсации затрат государства*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1150,0</w:t>
            </w:r>
          </w:p>
        </w:tc>
      </w:tr>
      <w:tr w:rsidR="00BA6DBE" w:rsidRPr="003A60CB" w:rsidTr="009B29BE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BA6DBE" w:rsidRPr="003A60CB" w:rsidTr="009B29BE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1 14 02053 05 0000 410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A6DBE" w:rsidRPr="003A60CB" w:rsidTr="009B29BE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BA6DBE" w:rsidRPr="003A60CB" w:rsidTr="009B29BE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1 14 06013 05 0000 430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1000,0</w:t>
            </w:r>
          </w:p>
        </w:tc>
      </w:tr>
      <w:tr w:rsidR="00BA6DBE" w:rsidRPr="003A60CB" w:rsidTr="009B29BE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9B29BE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1 16 00000 00 0000 000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Штрафы, санкции, возмещение ущерба*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4530,0</w:t>
            </w:r>
          </w:p>
        </w:tc>
      </w:tr>
      <w:tr w:rsidR="00BA6DBE" w:rsidRPr="003A60CB" w:rsidTr="009B29BE">
        <w:trPr>
          <w:trHeight w:val="351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9B29BE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1 17 00000 00 0000 000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Прочие неналоговые доходы*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280,0</w:t>
            </w:r>
          </w:p>
        </w:tc>
      </w:tr>
      <w:tr w:rsidR="00BA6DBE" w:rsidRPr="003A60CB" w:rsidTr="009B29BE">
        <w:trPr>
          <w:trHeight w:val="359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9B29BE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57D0B">
              <w:rPr>
                <w:rFonts w:ascii="Times New Roman" w:hAnsi="Times New Roman"/>
                <w:b/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57D0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Безвозмездные поступления        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57D0B">
              <w:rPr>
                <w:rFonts w:ascii="Times New Roman" w:hAnsi="Times New Roman"/>
                <w:b/>
                <w:bCs/>
                <w:sz w:val="28"/>
                <w:szCs w:val="28"/>
              </w:rPr>
              <w:t>700513,0</w:t>
            </w:r>
          </w:p>
        </w:tc>
      </w:tr>
      <w:tr w:rsidR="00BA6DBE" w:rsidRPr="003A60CB" w:rsidTr="009B29BE">
        <w:trPr>
          <w:trHeight w:val="390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9B29BE">
        <w:trPr>
          <w:trHeight w:val="64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2 02 10 000 00 0000 150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88126,6</w:t>
            </w:r>
          </w:p>
        </w:tc>
      </w:tr>
      <w:tr w:rsidR="00BA6DBE" w:rsidRPr="003A60CB" w:rsidTr="009B29BE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9B29BE">
        <w:trPr>
          <w:trHeight w:val="64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2 02 30 000 00 0000 150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Субвенции  бюджетам субъектов  Российской Федерации и муниципальных образований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612020,6</w:t>
            </w:r>
          </w:p>
        </w:tc>
      </w:tr>
      <w:tr w:rsidR="00BA6DBE" w:rsidRPr="003A60CB" w:rsidTr="009B29BE">
        <w:trPr>
          <w:trHeight w:val="371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A6DBE" w:rsidRPr="003A60CB" w:rsidTr="009B29BE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sz w:val="28"/>
                <w:szCs w:val="28"/>
              </w:rPr>
              <w:t>2 02 40 014 05 0000 150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57D0B">
              <w:rPr>
                <w:rFonts w:ascii="Times New Roman" w:hAnsi="Times New Roman"/>
                <w:bCs/>
                <w:sz w:val="28"/>
                <w:szCs w:val="28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соглашениями*  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7D0B">
              <w:rPr>
                <w:rFonts w:ascii="Times New Roman" w:hAnsi="Times New Roman"/>
                <w:bCs/>
                <w:sz w:val="28"/>
                <w:szCs w:val="28"/>
              </w:rPr>
              <w:t>365,8</w:t>
            </w:r>
          </w:p>
        </w:tc>
      </w:tr>
      <w:tr w:rsidR="00BA6DBE" w:rsidRPr="003A60CB" w:rsidTr="009B29BE">
        <w:trPr>
          <w:trHeight w:val="270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57D0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F57D0B" w:rsidRDefault="00BA6DBE" w:rsidP="00F57D0B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57D0B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    </w:t>
            </w:r>
            <w:r w:rsidRPr="00F57D0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1143676,9</w:t>
            </w:r>
          </w:p>
        </w:tc>
      </w:tr>
    </w:tbl>
    <w:p w:rsidR="00BA6DBE" w:rsidRPr="00F57D0B" w:rsidRDefault="00BA6DBE" w:rsidP="00F57D0B">
      <w:pPr>
        <w:pStyle w:val="Header"/>
        <w:pBdr>
          <w:bottom w:val="single" w:sz="12" w:space="1" w:color="auto"/>
        </w:pBdr>
        <w:tabs>
          <w:tab w:val="left" w:pos="5040"/>
        </w:tabs>
        <w:rPr>
          <w:sz w:val="28"/>
          <w:szCs w:val="28"/>
        </w:rPr>
      </w:pPr>
      <w:r w:rsidRPr="00F57D0B">
        <w:rPr>
          <w:sz w:val="28"/>
          <w:szCs w:val="28"/>
        </w:rPr>
        <w:t xml:space="preserve">                             </w:t>
      </w:r>
    </w:p>
    <w:p w:rsidR="00BA6DBE" w:rsidRPr="00F57D0B" w:rsidRDefault="00BA6DBE" w:rsidP="00F57D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7D0B">
        <w:rPr>
          <w:rFonts w:ascii="Times New Roman" w:hAnsi="Times New Roman"/>
          <w:sz w:val="28"/>
          <w:szCs w:val="28"/>
        </w:rPr>
        <w:t>*По видам и подвидам доходов, входящим в соответствующий группировочный код бюджетной классификации,  зачисляемым в районный бюджет в соответствии с законодательством Российской Федерации.</w:t>
      </w:r>
    </w:p>
    <w:p w:rsidR="00BA6DBE" w:rsidRPr="00F57D0B" w:rsidRDefault="00BA6DBE" w:rsidP="00F57D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6DBE" w:rsidRPr="00F57D0B" w:rsidRDefault="00BA6DBE" w:rsidP="00F57D0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7D0B">
        <w:rPr>
          <w:rFonts w:ascii="Times New Roman" w:hAnsi="Times New Roman"/>
          <w:sz w:val="28"/>
          <w:szCs w:val="28"/>
        </w:rPr>
        <w:t xml:space="preserve">Заместитель главы муниципального </w:t>
      </w:r>
    </w:p>
    <w:p w:rsidR="00BA6DBE" w:rsidRPr="00F57D0B" w:rsidRDefault="00BA6DBE" w:rsidP="00F57D0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7D0B">
        <w:rPr>
          <w:rFonts w:ascii="Times New Roman" w:hAnsi="Times New Roman"/>
          <w:sz w:val="28"/>
          <w:szCs w:val="28"/>
        </w:rPr>
        <w:t>образования Выселковский район,</w:t>
      </w:r>
    </w:p>
    <w:p w:rsidR="00BA6DBE" w:rsidRPr="00F57D0B" w:rsidRDefault="00BA6DBE" w:rsidP="00F57D0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7D0B">
        <w:rPr>
          <w:rFonts w:ascii="Times New Roman" w:hAnsi="Times New Roman"/>
          <w:sz w:val="28"/>
          <w:szCs w:val="28"/>
        </w:rPr>
        <w:t>начальник финансового управления</w:t>
      </w:r>
    </w:p>
    <w:p w:rsidR="00BA6DBE" w:rsidRPr="00F57D0B" w:rsidRDefault="00BA6DBE" w:rsidP="00F57D0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7D0B">
        <w:rPr>
          <w:rFonts w:ascii="Times New Roman" w:hAnsi="Times New Roman"/>
          <w:sz w:val="28"/>
          <w:szCs w:val="28"/>
        </w:rPr>
        <w:t>администрации муниципального</w:t>
      </w:r>
    </w:p>
    <w:p w:rsidR="00BA6DBE" w:rsidRPr="00F57D0B" w:rsidRDefault="00BA6DBE" w:rsidP="00F57D0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7D0B">
        <w:rPr>
          <w:rFonts w:ascii="Times New Roman" w:hAnsi="Times New Roman"/>
          <w:sz w:val="28"/>
          <w:szCs w:val="28"/>
        </w:rPr>
        <w:t>образования Выселковский район                                                 И.А.Колесникова</w:t>
      </w:r>
    </w:p>
    <w:p w:rsidR="00BA6DBE" w:rsidRDefault="00BA6DBE" w:rsidP="00F57D0B">
      <w:pPr>
        <w:ind w:firstLine="709"/>
        <w:jc w:val="both"/>
        <w:rPr>
          <w:sz w:val="28"/>
          <w:szCs w:val="20"/>
        </w:rPr>
      </w:pPr>
    </w:p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Pr="00D46FED" w:rsidRDefault="00BA6DBE" w:rsidP="00F403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1562F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</w:t>
      </w:r>
      <w:r w:rsidRPr="00E0226F">
        <w:rPr>
          <w:rFonts w:ascii="Times New Roman" w:hAnsi="Times New Roman"/>
          <w:color w:val="000000"/>
          <w:sz w:val="28"/>
          <w:szCs w:val="28"/>
        </w:rPr>
        <w:t xml:space="preserve">ПРИЛОЖЕНИЕ № </w:t>
      </w:r>
      <w:r>
        <w:rPr>
          <w:rFonts w:ascii="Times New Roman" w:hAnsi="Times New Roman"/>
          <w:color w:val="000000"/>
          <w:sz w:val="28"/>
          <w:szCs w:val="28"/>
        </w:rPr>
        <w:t>4</w:t>
      </w:r>
    </w:p>
    <w:p w:rsidR="00BA6DBE" w:rsidRDefault="00BA6DBE" w:rsidP="00F403B0">
      <w:pPr>
        <w:pStyle w:val="BodyTextIndent"/>
        <w:ind w:left="0"/>
        <w:rPr>
          <w:szCs w:val="28"/>
        </w:rPr>
      </w:pPr>
      <w:r>
        <w:rPr>
          <w:szCs w:val="28"/>
        </w:rPr>
        <w:t xml:space="preserve">                                                    </w:t>
      </w:r>
      <w:r w:rsidRPr="0041562F">
        <w:rPr>
          <w:szCs w:val="28"/>
        </w:rPr>
        <w:t xml:space="preserve">        </w:t>
      </w:r>
      <w:r>
        <w:rPr>
          <w:szCs w:val="28"/>
        </w:rPr>
        <w:t xml:space="preserve"> </w:t>
      </w:r>
      <w:r w:rsidRPr="00E0226F">
        <w:rPr>
          <w:szCs w:val="28"/>
        </w:rPr>
        <w:t xml:space="preserve">к решению </w:t>
      </w:r>
      <w:r>
        <w:rPr>
          <w:szCs w:val="28"/>
          <w:lang w:val="en-US"/>
        </w:rPr>
        <w:t>XXXII</w:t>
      </w:r>
      <w:r w:rsidRPr="00E0226F">
        <w:rPr>
          <w:szCs w:val="28"/>
        </w:rPr>
        <w:t xml:space="preserve"> сессии Совета</w:t>
      </w:r>
    </w:p>
    <w:p w:rsidR="00BA6DBE" w:rsidRPr="00E0226F" w:rsidRDefault="00BA6DBE" w:rsidP="00F403B0">
      <w:pPr>
        <w:pStyle w:val="BodyTextIndent"/>
        <w:ind w:left="0"/>
        <w:rPr>
          <w:szCs w:val="28"/>
        </w:rPr>
      </w:pPr>
      <w:r w:rsidRPr="00E0226F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   </w:t>
      </w:r>
      <w:r w:rsidRPr="00E0226F">
        <w:rPr>
          <w:szCs w:val="28"/>
        </w:rPr>
        <w:t>муниципального образования</w:t>
      </w:r>
    </w:p>
    <w:p w:rsidR="00BA6DBE" w:rsidRDefault="00BA6DBE" w:rsidP="00F403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</w:t>
      </w:r>
      <w:r w:rsidRPr="00E0226F">
        <w:rPr>
          <w:rFonts w:ascii="Times New Roman" w:hAnsi="Times New Roman"/>
          <w:color w:val="000000"/>
          <w:sz w:val="28"/>
          <w:szCs w:val="28"/>
        </w:rPr>
        <w:t>Выселковский район</w:t>
      </w:r>
      <w:r w:rsidRPr="004B21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B21F4">
        <w:rPr>
          <w:rFonts w:ascii="Times New Roman" w:hAnsi="Times New Roman"/>
          <w:sz w:val="28"/>
          <w:szCs w:val="28"/>
          <w:lang w:val="en-US"/>
        </w:rPr>
        <w:t>III</w:t>
      </w:r>
      <w:r w:rsidRPr="004B21F4">
        <w:rPr>
          <w:rFonts w:ascii="Times New Roman" w:hAnsi="Times New Roman"/>
          <w:sz w:val="28"/>
          <w:szCs w:val="28"/>
        </w:rPr>
        <w:t xml:space="preserve"> созыва</w:t>
      </w:r>
    </w:p>
    <w:p w:rsidR="00BA6DBE" w:rsidRPr="0041562F" w:rsidRDefault="00BA6DBE" w:rsidP="00F403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«О бюджете муниципального образования</w:t>
      </w:r>
    </w:p>
    <w:p w:rsidR="00BA6DBE" w:rsidRDefault="00BA6DBE" w:rsidP="00F403B0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Выселковский район на 2019 год и на </w:t>
      </w:r>
    </w:p>
    <w:p w:rsidR="00BA6DBE" w:rsidRDefault="00BA6DBE" w:rsidP="00F403B0"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плановый период 2020 и 2021 годов»</w:t>
      </w:r>
    </w:p>
    <w:p w:rsidR="00BA6DBE" w:rsidRDefault="00BA6DBE" w:rsidP="00F403B0">
      <w:pPr>
        <w:spacing w:after="0" w:line="240" w:lineRule="auto"/>
        <w:rPr>
          <w:rFonts w:ascii="Times New Roman" w:hAnsi="Times New Roman"/>
        </w:rPr>
      </w:pPr>
    </w:p>
    <w:p w:rsidR="00BA6DBE" w:rsidRPr="00F403B0" w:rsidRDefault="00BA6DBE" w:rsidP="00F403B0">
      <w:pPr>
        <w:spacing w:after="0" w:line="240" w:lineRule="auto"/>
        <w:rPr>
          <w:rFonts w:ascii="Times New Roman" w:hAnsi="Times New Roman"/>
        </w:rPr>
      </w:pPr>
    </w:p>
    <w:p w:rsidR="00BA6DBE" w:rsidRPr="00F403B0" w:rsidRDefault="00BA6DBE" w:rsidP="00F403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3B0">
        <w:rPr>
          <w:rFonts w:ascii="Times New Roman" w:hAnsi="Times New Roman"/>
          <w:b/>
          <w:sz w:val="28"/>
          <w:szCs w:val="28"/>
        </w:rPr>
        <w:t xml:space="preserve">Объем поступлений доходов в  районный бюджет  по кодам видов </w:t>
      </w:r>
    </w:p>
    <w:p w:rsidR="00BA6DBE" w:rsidRDefault="00BA6DBE" w:rsidP="00F403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3B0">
        <w:rPr>
          <w:rFonts w:ascii="Times New Roman" w:hAnsi="Times New Roman"/>
          <w:b/>
          <w:sz w:val="28"/>
          <w:szCs w:val="28"/>
        </w:rPr>
        <w:t>(подвидов) доходов  на 2020 и 2021  годы</w:t>
      </w:r>
    </w:p>
    <w:p w:rsidR="00BA6DBE" w:rsidRPr="00F403B0" w:rsidRDefault="00BA6DBE" w:rsidP="00F403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4985" w:type="pct"/>
        <w:tblInd w:w="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3831"/>
        <w:gridCol w:w="850"/>
        <w:gridCol w:w="2124"/>
      </w:tblGrid>
      <w:tr w:rsidR="00BA6DBE" w:rsidRPr="003A60CB" w:rsidTr="002B3F3F">
        <w:trPr>
          <w:trHeight w:val="65"/>
        </w:trPr>
        <w:tc>
          <w:tcPr>
            <w:tcW w:w="147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6DBE" w:rsidRPr="003A60CB" w:rsidRDefault="00BA6DBE" w:rsidP="00472AC8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      (тыс. рублей)</w:t>
            </w:r>
          </w:p>
        </w:tc>
      </w:tr>
      <w:tr w:rsidR="00BA6DBE" w:rsidRPr="003A60CB" w:rsidTr="00472AC8">
        <w:trPr>
          <w:trHeight w:val="55"/>
          <w:tblHeader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1543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</w:tbl>
    <w:p w:rsidR="00BA6DBE" w:rsidRPr="00472AC8" w:rsidRDefault="00BA6DBE" w:rsidP="00472AC8">
      <w:pPr>
        <w:rPr>
          <w:rFonts w:ascii="Times New Roman" w:hAnsi="Times New Roman"/>
          <w:sz w:val="24"/>
          <w:szCs w:val="24"/>
        </w:rPr>
      </w:pPr>
    </w:p>
    <w:tbl>
      <w:tblPr>
        <w:tblW w:w="4990" w:type="pct"/>
        <w:tblInd w:w="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35"/>
        <w:gridCol w:w="3829"/>
        <w:gridCol w:w="1560"/>
        <w:gridCol w:w="281"/>
        <w:gridCol w:w="1134"/>
      </w:tblGrid>
      <w:tr w:rsidR="00BA6DBE" w:rsidRPr="003A60CB" w:rsidTr="00B33F15">
        <w:trPr>
          <w:trHeight w:val="55"/>
          <w:tblHeader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2020 г.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</w:tr>
      <w:tr w:rsidR="00BA6DBE" w:rsidRPr="003A60CB" w:rsidTr="00B33F15">
        <w:trPr>
          <w:trHeight w:val="65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sz w:val="24"/>
                <w:szCs w:val="24"/>
              </w:rPr>
              <w:t>Налоговые и неналоговые     доходы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448654,0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456662,2</w:t>
            </w:r>
          </w:p>
        </w:tc>
      </w:tr>
      <w:tr w:rsidR="00BA6DBE" w:rsidRPr="003A60CB" w:rsidTr="00B33F15">
        <w:trPr>
          <w:trHeight w:val="307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BA6DBE" w:rsidRPr="003A60CB" w:rsidTr="00B33F15">
        <w:trPr>
          <w:trHeight w:val="154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1 01 01000 00 0000 110</w:t>
            </w: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ind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Налог на прибыль организаций*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1841,0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1848,0</w:t>
            </w:r>
          </w:p>
        </w:tc>
      </w:tr>
      <w:tr w:rsidR="00BA6DBE" w:rsidRPr="003A60CB" w:rsidTr="00B33F15">
        <w:trPr>
          <w:trHeight w:val="369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B33F15">
        <w:trPr>
          <w:trHeight w:val="65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1 01 02000 01 0000 110</w:t>
            </w: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    305700,0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     311800,0</w:t>
            </w:r>
          </w:p>
        </w:tc>
      </w:tr>
      <w:tr w:rsidR="00BA6DBE" w:rsidRPr="003A60CB" w:rsidTr="00B33F15">
        <w:trPr>
          <w:trHeight w:val="65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1 03 02230 01 000</w:t>
            </w:r>
            <w:r w:rsidRPr="003A60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110</w:t>
            </w:r>
          </w:p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1 03 02240 01 0000 110</w:t>
            </w:r>
          </w:p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1 03 02250 01 0000 110</w:t>
            </w:r>
          </w:p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1 03 02260 01 0000 110</w:t>
            </w: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 от уплаты акцизов, подлежащие распределению между бюджетами субъектов РФ  и местными бюджетами с учетом установленных дифференцированных нормативов отчислений в местный бюджет*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        389,0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        395,2</w:t>
            </w:r>
          </w:p>
        </w:tc>
      </w:tr>
      <w:tr w:rsidR="00BA6DBE" w:rsidRPr="003A60CB" w:rsidTr="00B33F15">
        <w:trPr>
          <w:trHeight w:val="65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B33F15">
        <w:trPr>
          <w:trHeight w:val="65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1 05 01000 00 0000110</w:t>
            </w: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Налог, взимаемый в связи с применением упрощенной системы налогообложения*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      18650,0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      18700,0</w:t>
            </w:r>
          </w:p>
        </w:tc>
      </w:tr>
      <w:tr w:rsidR="00BA6DBE" w:rsidRPr="003A60CB" w:rsidTr="00B33F15">
        <w:trPr>
          <w:trHeight w:val="65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B33F15">
        <w:trPr>
          <w:trHeight w:val="65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1 05 02000 02 0000 110</w:t>
            </w: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Единый налог на вмененный доход для отдельных видов деятельности*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      20650,0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       20750,0</w:t>
            </w:r>
          </w:p>
        </w:tc>
      </w:tr>
      <w:tr w:rsidR="00BA6DBE" w:rsidRPr="003A60CB" w:rsidTr="00B33F15">
        <w:trPr>
          <w:trHeight w:val="65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B33F15">
        <w:trPr>
          <w:trHeight w:val="65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1 05 03000 01 0000 110</w:t>
            </w: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17200,0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17450,0</w:t>
            </w:r>
          </w:p>
        </w:tc>
      </w:tr>
      <w:tr w:rsidR="00BA6DBE" w:rsidRPr="003A60CB" w:rsidTr="00B33F15">
        <w:trPr>
          <w:trHeight w:val="65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B33F15">
        <w:trPr>
          <w:trHeight w:val="65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1 05 04020 02 1000 110</w:t>
            </w: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Налог, взимаемый в связи с применением патентной системы налогообложения, зачисляемый в бюджеты муниципальных районов  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BA6DBE" w:rsidRPr="003A60CB" w:rsidTr="00B33F15">
        <w:trPr>
          <w:trHeight w:val="236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1 08 00000 00 0000 000</w:t>
            </w: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Государственная пошлина*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      7000,0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7100,0</w:t>
            </w:r>
          </w:p>
        </w:tc>
      </w:tr>
      <w:tr w:rsidR="00BA6DBE" w:rsidRPr="003A60CB" w:rsidTr="00B33F15">
        <w:trPr>
          <w:trHeight w:val="236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B33F15">
        <w:trPr>
          <w:trHeight w:val="1735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1 11 05013 05 0000 120</w:t>
            </w: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 муниципальных районов, а также средства от продажи  права на заключение договоров аренды указанных земельных участков*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             64000,0           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      65000,0</w:t>
            </w:r>
          </w:p>
        </w:tc>
      </w:tr>
      <w:tr w:rsidR="00BA6DBE" w:rsidRPr="003A60CB" w:rsidTr="00B33F15">
        <w:trPr>
          <w:trHeight w:val="65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B33F15">
        <w:trPr>
          <w:trHeight w:val="65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1 11 05035 05 0000 120</w:t>
            </w: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*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          300,0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          300,0</w:t>
            </w:r>
          </w:p>
        </w:tc>
      </w:tr>
      <w:tr w:rsidR="00BA6DBE" w:rsidRPr="003A60CB" w:rsidTr="00B33F15">
        <w:trPr>
          <w:trHeight w:val="310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B33F15">
        <w:trPr>
          <w:trHeight w:val="310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1 11 07015 05  0000 120</w:t>
            </w: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89,0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89,0</w:t>
            </w:r>
          </w:p>
        </w:tc>
      </w:tr>
      <w:tr w:rsidR="00BA6DBE" w:rsidRPr="003A60CB" w:rsidTr="00B33F15">
        <w:trPr>
          <w:trHeight w:val="328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B33F15">
        <w:trPr>
          <w:trHeight w:val="645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1 11 09045 05 0000 120</w:t>
            </w: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собственности*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1900,0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1800,0</w:t>
            </w:r>
          </w:p>
        </w:tc>
      </w:tr>
      <w:tr w:rsidR="00BA6DBE" w:rsidRPr="003A60CB" w:rsidTr="00B33F15">
        <w:trPr>
          <w:trHeight w:val="363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B33F15">
        <w:trPr>
          <w:trHeight w:val="645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1 12 01000 01 0000 120</w:t>
            </w: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Плата за негативное воздействие на окружающую среду*</w:t>
            </w:r>
          </w:p>
        </w:tc>
        <w:tc>
          <w:tcPr>
            <w:tcW w:w="95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3100,0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        3200,0</w:t>
            </w:r>
          </w:p>
        </w:tc>
      </w:tr>
      <w:tr w:rsidR="00BA6DBE" w:rsidRPr="003A60CB" w:rsidTr="00B33F15">
        <w:trPr>
          <w:trHeight w:val="65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1 13 00000 00 0000 000</w:t>
            </w: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Доходы от оказания платных услуг (работ)  и компенсации затрат государства*</w:t>
            </w:r>
          </w:p>
        </w:tc>
        <w:tc>
          <w:tcPr>
            <w:tcW w:w="95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1300,0</w:t>
            </w:r>
          </w:p>
        </w:tc>
      </w:tr>
      <w:tr w:rsidR="00BA6DBE" w:rsidRPr="003A60CB" w:rsidTr="00B33F15">
        <w:trPr>
          <w:trHeight w:val="65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BA6DBE" w:rsidRPr="003A60CB" w:rsidTr="00B33F15">
        <w:trPr>
          <w:trHeight w:val="65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1 14 02053 05 0000 410</w:t>
            </w: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имуществу*</w:t>
            </w:r>
          </w:p>
        </w:tc>
        <w:tc>
          <w:tcPr>
            <w:tcW w:w="95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   </w:t>
            </w:r>
            <w:r w:rsidRPr="003A60C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    </w:t>
            </w:r>
            <w:r w:rsidRPr="003A60C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BA6DBE" w:rsidRPr="003A60CB" w:rsidTr="00B33F15">
        <w:trPr>
          <w:trHeight w:val="65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1 14 06013 05 0000 430</w:t>
            </w: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районов*</w:t>
            </w:r>
          </w:p>
        </w:tc>
        <w:tc>
          <w:tcPr>
            <w:tcW w:w="95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BA6DBE" w:rsidRPr="003A60CB" w:rsidTr="00B33F15">
        <w:trPr>
          <w:trHeight w:val="65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1 16 00000 00 0000 000</w:t>
            </w: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Штрафы, санкции, возмещение ущерба*</w:t>
            </w:r>
          </w:p>
        </w:tc>
        <w:tc>
          <w:tcPr>
            <w:tcW w:w="95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4700,0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4980,0</w:t>
            </w:r>
          </w:p>
        </w:tc>
      </w:tr>
      <w:tr w:rsidR="00BA6DBE" w:rsidRPr="003A60CB" w:rsidTr="00B33F15">
        <w:trPr>
          <w:trHeight w:val="65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1 17 00000 00 0000 000</w:t>
            </w: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Прочие неналоговые доходы*</w:t>
            </w:r>
          </w:p>
        </w:tc>
        <w:tc>
          <w:tcPr>
            <w:tcW w:w="95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290,0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BA6DBE" w:rsidRPr="003A60CB" w:rsidTr="00B33F15">
        <w:trPr>
          <w:trHeight w:val="359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B33F15">
        <w:trPr>
          <w:trHeight w:val="65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Безвозмездные поступления        </w:t>
            </w:r>
          </w:p>
        </w:tc>
        <w:tc>
          <w:tcPr>
            <w:tcW w:w="95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sz w:val="24"/>
                <w:szCs w:val="24"/>
              </w:rPr>
              <w:t>652070,6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sz w:val="24"/>
                <w:szCs w:val="24"/>
              </w:rPr>
              <w:t>645666,1</w:t>
            </w:r>
          </w:p>
        </w:tc>
      </w:tr>
      <w:tr w:rsidR="00BA6DBE" w:rsidRPr="003A60CB" w:rsidTr="00B33F15">
        <w:trPr>
          <w:trHeight w:val="645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2 02 10000 00 0000 150</w:t>
            </w: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5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59248,8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51650,0</w:t>
            </w:r>
          </w:p>
        </w:tc>
      </w:tr>
      <w:tr w:rsidR="00BA6DBE" w:rsidRPr="003A60CB" w:rsidTr="00B33F15">
        <w:trPr>
          <w:trHeight w:val="65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B33F15">
        <w:trPr>
          <w:trHeight w:val="645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2 02 30000 00 0000 150</w:t>
            </w: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Субвенции  бюджетам субъектов  Российской Федерации и муниципальных образований</w:t>
            </w:r>
          </w:p>
        </w:tc>
        <w:tc>
          <w:tcPr>
            <w:tcW w:w="95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592821,8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594016,1</w:t>
            </w:r>
          </w:p>
        </w:tc>
      </w:tr>
      <w:tr w:rsidR="00BA6DBE" w:rsidRPr="003A60CB" w:rsidTr="00B33F15">
        <w:trPr>
          <w:trHeight w:val="299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A6DBE" w:rsidRPr="003A60CB" w:rsidRDefault="00BA6DBE" w:rsidP="009B29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B33F15">
        <w:trPr>
          <w:trHeight w:val="65"/>
        </w:trPr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B29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Всего доходов                                                                                                                                                          </w:t>
            </w:r>
          </w:p>
        </w:tc>
        <w:tc>
          <w:tcPr>
            <w:tcW w:w="95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sz w:val="24"/>
                <w:szCs w:val="24"/>
              </w:rPr>
              <w:t>1100724,6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B29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sz w:val="24"/>
                <w:szCs w:val="24"/>
              </w:rPr>
              <w:t>1102328,3</w:t>
            </w:r>
          </w:p>
        </w:tc>
      </w:tr>
    </w:tbl>
    <w:p w:rsidR="00BA6DBE" w:rsidRPr="00472AC8" w:rsidRDefault="00BA6DBE" w:rsidP="00472AC8">
      <w:pPr>
        <w:pStyle w:val="Header"/>
        <w:pBdr>
          <w:bottom w:val="single" w:sz="12" w:space="1" w:color="auto"/>
        </w:pBdr>
        <w:tabs>
          <w:tab w:val="left" w:pos="5040"/>
        </w:tabs>
      </w:pPr>
      <w:r w:rsidRPr="00472AC8">
        <w:t xml:space="preserve">                             </w:t>
      </w:r>
    </w:p>
    <w:p w:rsidR="00BA6DBE" w:rsidRPr="00472AC8" w:rsidRDefault="00BA6DBE" w:rsidP="00472AC8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72AC8">
        <w:rPr>
          <w:rFonts w:ascii="Times New Roman" w:hAnsi="Times New Roman"/>
          <w:sz w:val="24"/>
          <w:szCs w:val="24"/>
        </w:rPr>
        <w:t>*По видам и подвидам доходов, входящим в соответствующий группировочный код бюджетной классификации,  зачисляемым в районный бюджет в соответствии с законодательством Российской Федерации.</w:t>
      </w:r>
    </w:p>
    <w:p w:rsidR="00BA6DBE" w:rsidRPr="00472AC8" w:rsidRDefault="00BA6DBE" w:rsidP="00472AC8">
      <w:pPr>
        <w:pStyle w:val="Header"/>
        <w:tabs>
          <w:tab w:val="left" w:pos="5040"/>
        </w:tabs>
      </w:pPr>
    </w:p>
    <w:p w:rsidR="00BA6DBE" w:rsidRPr="00472AC8" w:rsidRDefault="00BA6DBE" w:rsidP="00472AC8">
      <w:pPr>
        <w:pStyle w:val="Header"/>
        <w:tabs>
          <w:tab w:val="left" w:pos="5040"/>
        </w:tabs>
      </w:pPr>
    </w:p>
    <w:p w:rsidR="00BA6DBE" w:rsidRPr="00C956A5" w:rsidRDefault="00BA6DBE" w:rsidP="00472AC8">
      <w:pPr>
        <w:pStyle w:val="Header"/>
        <w:tabs>
          <w:tab w:val="left" w:pos="5040"/>
        </w:tabs>
        <w:rPr>
          <w:sz w:val="28"/>
          <w:szCs w:val="28"/>
        </w:rPr>
      </w:pPr>
    </w:p>
    <w:p w:rsidR="00BA6DBE" w:rsidRPr="00C956A5" w:rsidRDefault="00BA6DBE" w:rsidP="00472AC8">
      <w:pPr>
        <w:pStyle w:val="Header"/>
        <w:tabs>
          <w:tab w:val="left" w:pos="5040"/>
        </w:tabs>
        <w:rPr>
          <w:sz w:val="28"/>
          <w:szCs w:val="28"/>
        </w:rPr>
      </w:pPr>
      <w:r w:rsidRPr="00C956A5">
        <w:rPr>
          <w:sz w:val="28"/>
          <w:szCs w:val="28"/>
        </w:rPr>
        <w:t>Заместитель главы муниципального образования</w:t>
      </w:r>
    </w:p>
    <w:p w:rsidR="00BA6DBE" w:rsidRPr="00C956A5" w:rsidRDefault="00BA6DBE" w:rsidP="00472AC8">
      <w:pPr>
        <w:pStyle w:val="Header"/>
        <w:tabs>
          <w:tab w:val="left" w:pos="5040"/>
        </w:tabs>
        <w:rPr>
          <w:sz w:val="28"/>
          <w:szCs w:val="28"/>
        </w:rPr>
      </w:pPr>
      <w:r w:rsidRPr="00C956A5">
        <w:rPr>
          <w:sz w:val="28"/>
          <w:szCs w:val="28"/>
        </w:rPr>
        <w:t>Выселковский район, начальник финансового</w:t>
      </w:r>
    </w:p>
    <w:p w:rsidR="00BA6DBE" w:rsidRPr="00C956A5" w:rsidRDefault="00BA6DBE" w:rsidP="00472AC8">
      <w:pPr>
        <w:pStyle w:val="Header"/>
        <w:tabs>
          <w:tab w:val="left" w:pos="5040"/>
        </w:tabs>
        <w:rPr>
          <w:sz w:val="28"/>
          <w:szCs w:val="28"/>
        </w:rPr>
      </w:pPr>
      <w:r w:rsidRPr="00C956A5">
        <w:rPr>
          <w:sz w:val="28"/>
          <w:szCs w:val="28"/>
        </w:rPr>
        <w:t>управления администрации муниципального</w:t>
      </w:r>
    </w:p>
    <w:p w:rsidR="00BA6DBE" w:rsidRPr="00C956A5" w:rsidRDefault="00BA6DBE" w:rsidP="00472AC8">
      <w:pPr>
        <w:pStyle w:val="Header"/>
        <w:tabs>
          <w:tab w:val="left" w:pos="5040"/>
        </w:tabs>
        <w:rPr>
          <w:sz w:val="28"/>
          <w:szCs w:val="28"/>
        </w:rPr>
      </w:pPr>
      <w:r w:rsidRPr="00C956A5">
        <w:rPr>
          <w:sz w:val="28"/>
          <w:szCs w:val="28"/>
        </w:rPr>
        <w:t xml:space="preserve">образования Выселковский район                                       </w:t>
      </w:r>
      <w:r>
        <w:rPr>
          <w:sz w:val="28"/>
          <w:szCs w:val="28"/>
        </w:rPr>
        <w:t xml:space="preserve">        </w:t>
      </w:r>
      <w:r w:rsidRPr="00C956A5">
        <w:rPr>
          <w:sz w:val="28"/>
          <w:szCs w:val="28"/>
        </w:rPr>
        <w:t xml:space="preserve"> И.А. Колесникова</w:t>
      </w:r>
    </w:p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Pr="00D46FED" w:rsidRDefault="00BA6DBE" w:rsidP="00AB41E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</w:t>
      </w:r>
      <w:r w:rsidRPr="00E0226F">
        <w:rPr>
          <w:rFonts w:ascii="Times New Roman" w:hAnsi="Times New Roman"/>
          <w:color w:val="000000"/>
          <w:sz w:val="28"/>
          <w:szCs w:val="28"/>
        </w:rPr>
        <w:t xml:space="preserve">ПРИЛОЖЕНИЕ № </w:t>
      </w:r>
      <w:r>
        <w:rPr>
          <w:rFonts w:ascii="Times New Roman" w:hAnsi="Times New Roman"/>
          <w:color w:val="000000"/>
          <w:sz w:val="28"/>
          <w:szCs w:val="28"/>
        </w:rPr>
        <w:t>5</w:t>
      </w:r>
    </w:p>
    <w:p w:rsidR="00BA6DBE" w:rsidRDefault="00BA6DBE" w:rsidP="00AB41EA">
      <w:pPr>
        <w:pStyle w:val="BodyTextIndent"/>
        <w:ind w:left="0"/>
        <w:rPr>
          <w:szCs w:val="28"/>
        </w:rPr>
      </w:pPr>
      <w:r>
        <w:rPr>
          <w:szCs w:val="28"/>
        </w:rPr>
        <w:t xml:space="preserve">                                                    </w:t>
      </w:r>
      <w:r w:rsidRPr="0041562F">
        <w:rPr>
          <w:szCs w:val="28"/>
        </w:rPr>
        <w:t xml:space="preserve">        </w:t>
      </w:r>
      <w:r>
        <w:rPr>
          <w:szCs w:val="28"/>
        </w:rPr>
        <w:t xml:space="preserve"> </w:t>
      </w:r>
      <w:r w:rsidRPr="00E0226F">
        <w:rPr>
          <w:szCs w:val="28"/>
        </w:rPr>
        <w:t xml:space="preserve">к решению </w:t>
      </w:r>
      <w:r>
        <w:rPr>
          <w:szCs w:val="28"/>
          <w:lang w:val="en-US"/>
        </w:rPr>
        <w:t>XXXII</w:t>
      </w:r>
      <w:r w:rsidRPr="00E0226F">
        <w:rPr>
          <w:szCs w:val="28"/>
        </w:rPr>
        <w:t xml:space="preserve"> сессии Совета</w:t>
      </w:r>
    </w:p>
    <w:p w:rsidR="00BA6DBE" w:rsidRPr="00E0226F" w:rsidRDefault="00BA6DBE" w:rsidP="00AB41EA">
      <w:pPr>
        <w:pStyle w:val="BodyTextIndent"/>
        <w:ind w:left="0"/>
        <w:rPr>
          <w:szCs w:val="28"/>
        </w:rPr>
      </w:pPr>
      <w:r w:rsidRPr="00E0226F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   </w:t>
      </w:r>
      <w:r w:rsidRPr="00E0226F">
        <w:rPr>
          <w:szCs w:val="28"/>
        </w:rPr>
        <w:t>муниципального образования</w:t>
      </w:r>
    </w:p>
    <w:p w:rsidR="00BA6DBE" w:rsidRDefault="00BA6DBE" w:rsidP="00AB41E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</w:t>
      </w:r>
      <w:r w:rsidRPr="00E0226F">
        <w:rPr>
          <w:rFonts w:ascii="Times New Roman" w:hAnsi="Times New Roman"/>
          <w:color w:val="000000"/>
          <w:sz w:val="28"/>
          <w:szCs w:val="28"/>
        </w:rPr>
        <w:t>Выселковский район</w:t>
      </w:r>
      <w:r w:rsidRPr="004B21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B21F4">
        <w:rPr>
          <w:rFonts w:ascii="Times New Roman" w:hAnsi="Times New Roman"/>
          <w:sz w:val="28"/>
          <w:szCs w:val="28"/>
          <w:lang w:val="en-US"/>
        </w:rPr>
        <w:t>III</w:t>
      </w:r>
      <w:r w:rsidRPr="004B21F4">
        <w:rPr>
          <w:rFonts w:ascii="Times New Roman" w:hAnsi="Times New Roman"/>
          <w:sz w:val="28"/>
          <w:szCs w:val="28"/>
        </w:rPr>
        <w:t xml:space="preserve"> созыва</w:t>
      </w:r>
    </w:p>
    <w:p w:rsidR="00BA6DBE" w:rsidRPr="0041562F" w:rsidRDefault="00BA6DBE" w:rsidP="00AB41E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«О бюджете муниципального образования</w:t>
      </w:r>
    </w:p>
    <w:p w:rsidR="00BA6DBE" w:rsidRDefault="00BA6DBE" w:rsidP="00AB41EA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Выселковский район на 2019 год и на </w:t>
      </w:r>
    </w:p>
    <w:p w:rsidR="00BA6DBE" w:rsidRDefault="00BA6DBE" w:rsidP="00AB41EA"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плановый период 2020 и 2021 годов»</w:t>
      </w:r>
    </w:p>
    <w:p w:rsidR="00BA6DBE" w:rsidRDefault="00BA6DBE"/>
    <w:p w:rsidR="00BA6DBE" w:rsidRDefault="00BA6DBE" w:rsidP="009B29B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Безво</w:t>
      </w:r>
      <w:r w:rsidRPr="00F04B8B">
        <w:rPr>
          <w:rFonts w:ascii="Times New Roman" w:hAnsi="Times New Roman"/>
          <w:b/>
          <w:bCs/>
          <w:sz w:val="28"/>
          <w:szCs w:val="28"/>
        </w:rPr>
        <w:t xml:space="preserve">змездные поступления </w:t>
      </w:r>
      <w:r>
        <w:rPr>
          <w:rFonts w:ascii="Times New Roman" w:hAnsi="Times New Roman"/>
          <w:b/>
          <w:bCs/>
          <w:sz w:val="28"/>
          <w:szCs w:val="28"/>
        </w:rPr>
        <w:t>от других бюджетов бюджетной системы</w:t>
      </w:r>
    </w:p>
    <w:p w:rsidR="00BA6DBE" w:rsidRPr="00F04B8B" w:rsidRDefault="00BA6DBE" w:rsidP="009B29B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Российской Федерации  в 2019</w:t>
      </w:r>
      <w:r w:rsidRPr="00F04B8B">
        <w:rPr>
          <w:rFonts w:ascii="Times New Roman" w:hAnsi="Times New Roman"/>
          <w:b/>
          <w:bCs/>
          <w:sz w:val="28"/>
          <w:szCs w:val="28"/>
        </w:rPr>
        <w:t xml:space="preserve"> году</w:t>
      </w:r>
    </w:p>
    <w:p w:rsidR="00BA6DBE" w:rsidRDefault="00BA6DBE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80"/>
        <w:gridCol w:w="5058"/>
        <w:gridCol w:w="1782"/>
      </w:tblGrid>
      <w:tr w:rsidR="00BA6DBE" w:rsidRPr="003A60CB" w:rsidTr="00A4310C">
        <w:tc>
          <w:tcPr>
            <w:tcW w:w="2880" w:type="dxa"/>
          </w:tcPr>
          <w:p w:rsidR="00BA6DBE" w:rsidRPr="00A4310C" w:rsidRDefault="00BA6DBE" w:rsidP="009B29BE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A4310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058" w:type="dxa"/>
          </w:tcPr>
          <w:p w:rsidR="00BA6DBE" w:rsidRPr="00A4310C" w:rsidRDefault="00BA6DBE" w:rsidP="009B29BE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A4310C">
              <w:rPr>
                <w:rFonts w:ascii="Times New Roman" w:hAnsi="Times New Roman" w:cs="Times New Roman"/>
              </w:rPr>
              <w:t>Наименование дохода</w:t>
            </w:r>
          </w:p>
        </w:tc>
        <w:tc>
          <w:tcPr>
            <w:tcW w:w="1782" w:type="dxa"/>
          </w:tcPr>
          <w:p w:rsidR="00BA6DBE" w:rsidRPr="00A4310C" w:rsidRDefault="00BA6DBE" w:rsidP="009B29BE">
            <w:pPr>
              <w:pStyle w:val="a"/>
              <w:ind w:left="792" w:hanging="792"/>
              <w:jc w:val="center"/>
              <w:rPr>
                <w:rFonts w:ascii="Times New Roman" w:hAnsi="Times New Roman" w:cs="Times New Roman"/>
              </w:rPr>
            </w:pPr>
            <w:r w:rsidRPr="00A4310C">
              <w:rPr>
                <w:rFonts w:ascii="Times New Roman" w:hAnsi="Times New Roman" w:cs="Times New Roman"/>
              </w:rPr>
              <w:t>Сумма</w:t>
            </w:r>
          </w:p>
        </w:tc>
      </w:tr>
      <w:tr w:rsidR="00BA6DBE" w:rsidRPr="003A60CB" w:rsidTr="00A4310C">
        <w:tc>
          <w:tcPr>
            <w:tcW w:w="2880" w:type="dxa"/>
            <w:vAlign w:val="center"/>
          </w:tcPr>
          <w:p w:rsidR="00BA6DBE" w:rsidRPr="00A4310C" w:rsidRDefault="00BA6DBE" w:rsidP="009B29BE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A431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58" w:type="dxa"/>
            <w:vAlign w:val="center"/>
          </w:tcPr>
          <w:p w:rsidR="00BA6DBE" w:rsidRPr="00A4310C" w:rsidRDefault="00BA6DBE" w:rsidP="009B29BE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A431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82" w:type="dxa"/>
            <w:vAlign w:val="center"/>
          </w:tcPr>
          <w:p w:rsidR="00BA6DBE" w:rsidRPr="00A4310C" w:rsidRDefault="00BA6DBE" w:rsidP="009B29BE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A4310C">
              <w:rPr>
                <w:rFonts w:ascii="Times New Roman" w:hAnsi="Times New Roman" w:cs="Times New Roman"/>
              </w:rPr>
              <w:t>3</w:t>
            </w:r>
          </w:p>
        </w:tc>
      </w:tr>
      <w:tr w:rsidR="00BA6DBE" w:rsidRPr="003A60CB" w:rsidTr="00A4310C">
        <w:tc>
          <w:tcPr>
            <w:tcW w:w="2880" w:type="dxa"/>
            <w:tcBorders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8" w:type="dxa"/>
            <w:tcBorders>
              <w:left w:val="nil"/>
              <w:bottom w:val="nil"/>
              <w:right w:val="nil"/>
            </w:tcBorders>
          </w:tcPr>
          <w:p w:rsidR="00BA6DBE" w:rsidRPr="00A4310C" w:rsidRDefault="00BA6DBE" w:rsidP="009B29BE">
            <w:pPr>
              <w:pStyle w:val="a1"/>
              <w:rPr>
                <w:rStyle w:val="a0"/>
                <w:rFonts w:ascii="Times New Roman" w:hAnsi="Times New Roman" w:cs="Times New Roman"/>
                <w:bCs/>
              </w:rPr>
            </w:pPr>
          </w:p>
        </w:tc>
        <w:tc>
          <w:tcPr>
            <w:tcW w:w="1782" w:type="dxa"/>
            <w:tcBorders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A4310C" w:rsidRDefault="00BA6DBE" w:rsidP="009B29BE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</w:rPr>
            </w:pPr>
            <w:bookmarkStart w:id="1" w:name="sub_401"/>
            <w:r w:rsidRPr="00A4310C">
              <w:rPr>
                <w:rFonts w:ascii="Times New Roman" w:hAnsi="Times New Roman" w:cs="Times New Roman"/>
                <w:color w:val="auto"/>
              </w:rPr>
              <w:t>2 00 00000 00 0000 000</w:t>
            </w:r>
            <w:bookmarkEnd w:id="1"/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A4310C" w:rsidRDefault="00BA6DBE" w:rsidP="009B29BE">
            <w:pPr>
              <w:pStyle w:val="a1"/>
              <w:rPr>
                <w:rFonts w:ascii="Times New Roman" w:hAnsi="Times New Roman" w:cs="Times New Roman"/>
              </w:rPr>
            </w:pPr>
            <w:r w:rsidRPr="00A4310C">
              <w:rPr>
                <w:rStyle w:val="a0"/>
                <w:rFonts w:ascii="Times New Roman" w:hAnsi="Times New Roman" w:cs="Times New Roman"/>
                <w:bCs/>
              </w:rPr>
              <w:t>Безвозмездные поступления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sz w:val="24"/>
                <w:szCs w:val="24"/>
              </w:rPr>
              <w:t>700513,0</w:t>
            </w: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A4310C" w:rsidRDefault="00BA6DBE" w:rsidP="009B29BE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A4310C" w:rsidRDefault="00BA6DBE" w:rsidP="009B29BE">
            <w:pPr>
              <w:pStyle w:val="a1"/>
              <w:rPr>
                <w:rStyle w:val="a0"/>
                <w:rFonts w:ascii="Times New Roman" w:hAnsi="Times New Roman" w:cs="Times New Roman"/>
                <w:b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A4310C" w:rsidRDefault="00BA6DBE" w:rsidP="009B29BE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A4310C">
              <w:rPr>
                <w:rFonts w:ascii="Times New Roman" w:hAnsi="Times New Roman" w:cs="Times New Roman"/>
              </w:rPr>
              <w:t>2 02 00000 00 0000 000</w:t>
            </w: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A4310C" w:rsidRDefault="00BA6DBE" w:rsidP="009B29BE">
            <w:pPr>
              <w:pStyle w:val="a1"/>
              <w:jc w:val="both"/>
              <w:rPr>
                <w:rFonts w:ascii="Times New Roman" w:hAnsi="Times New Roman" w:cs="Times New Roman"/>
              </w:rPr>
            </w:pPr>
            <w:r w:rsidRPr="00A4310C">
              <w:rPr>
                <w:rFonts w:ascii="Times New Roman" w:hAnsi="Times New Roman" w:cs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700513,0</w:t>
            </w: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A4310C" w:rsidRDefault="00BA6DBE" w:rsidP="009B29BE">
            <w:pPr>
              <w:pStyle w:val="a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2 02 10000 00 0000 150</w:t>
            </w: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A4310C" w:rsidRDefault="00BA6DBE" w:rsidP="009B29BE">
            <w:pPr>
              <w:pStyle w:val="a1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4310C">
              <w:rPr>
                <w:rFonts w:ascii="Times New Roman" w:hAnsi="Times New Roman" w:cs="Times New Roman"/>
                <w:b/>
                <w:bCs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sz w:val="24"/>
                <w:szCs w:val="24"/>
              </w:rPr>
              <w:t>88126,6</w:t>
            </w:r>
          </w:p>
        </w:tc>
      </w:tr>
      <w:tr w:rsidR="00BA6DBE" w:rsidRPr="003A60CB" w:rsidTr="00A4310C">
        <w:trPr>
          <w:trHeight w:val="29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 2 02 15001 05 0000 150</w:t>
            </w: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A4310C" w:rsidRDefault="00BA6DBE" w:rsidP="009B29BE">
            <w:pPr>
              <w:pStyle w:val="a1"/>
              <w:jc w:val="both"/>
              <w:rPr>
                <w:rFonts w:ascii="Times New Roman" w:hAnsi="Times New Roman" w:cs="Times New Roman"/>
              </w:rPr>
            </w:pPr>
            <w:r w:rsidRPr="00A4310C">
              <w:rPr>
                <w:rFonts w:ascii="Times New Roman" w:hAnsi="Times New Roman" w:cs="Times New Roman"/>
              </w:rPr>
              <w:t xml:space="preserve">Дотации на выравнивание бюджетной обеспеченности муниципальных районов 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88126,6</w:t>
            </w: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sz w:val="24"/>
                <w:szCs w:val="24"/>
              </w:rPr>
              <w:t>2 02 30000 00 0000 150</w:t>
            </w: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sz w:val="24"/>
                <w:szCs w:val="24"/>
              </w:rPr>
              <w:t>Субвенции  бюджетам  муниципальных районов от других бюджетов бюджетной системы Российской Федерации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sz w:val="24"/>
                <w:szCs w:val="24"/>
              </w:rPr>
              <w:t>612020,6</w:t>
            </w: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3A60CB">
              <w:rPr>
                <w:rFonts w:ascii="Times New Roman" w:hAnsi="Times New Roman"/>
                <w:sz w:val="24"/>
                <w:szCs w:val="24"/>
              </w:rPr>
              <w:t>убвенции бюджетам муниципальных образований на 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созданию и</w:t>
            </w:r>
            <w:r w:rsidRPr="003A60CB">
              <w:rPr>
                <w:rFonts w:ascii="Times New Roman" w:hAnsi="Times New Roman"/>
                <w:sz w:val="24"/>
                <w:szCs w:val="24"/>
              </w:rPr>
              <w:br/>
              <w:t>организации деятельности комиссий по делам несовершеннолетних и защите их прав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1659,8</w:t>
            </w: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Субвенции бюджетам</w:t>
            </w:r>
            <w:r w:rsidRPr="003A60CB">
              <w:rPr>
                <w:rFonts w:ascii="Times New Roman" w:hAnsi="Times New Roman"/>
                <w:sz w:val="24"/>
                <w:szCs w:val="24"/>
              </w:rPr>
              <w:br/>
              <w:t xml:space="preserve"> муниципальных образований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4917,8</w:t>
            </w: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поддержке</w:t>
            </w:r>
            <w:r w:rsidRPr="003A60CB">
              <w:rPr>
                <w:rFonts w:ascii="Times New Roman" w:hAnsi="Times New Roman"/>
                <w:sz w:val="24"/>
                <w:szCs w:val="24"/>
              </w:rPr>
              <w:br/>
              <w:t>сельскохозяйственного производства в Краснодарском крае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1234,6</w:t>
            </w: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1328,6</w:t>
            </w: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ведению учета граждан</w:t>
            </w:r>
            <w:r w:rsidRPr="003A60CB">
              <w:rPr>
                <w:rFonts w:ascii="Times New Roman" w:hAnsi="Times New Roman"/>
                <w:sz w:val="24"/>
                <w:szCs w:val="24"/>
              </w:rPr>
              <w:br/>
              <w:t>отдельных категорий в качестве нуждающихся  в жилых помещениях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617,1</w:t>
            </w: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2 02 30029 05 0000 150</w:t>
            </w: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обеспечению выплаты</w:t>
            </w:r>
            <w:r w:rsidRPr="003A60CB">
              <w:rPr>
                <w:rFonts w:ascii="Times New Roman" w:hAnsi="Times New Roman"/>
                <w:sz w:val="24"/>
                <w:szCs w:val="24"/>
              </w:rPr>
              <w:br/>
              <w:t>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6817,2</w:t>
            </w: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614,3</w:t>
            </w: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организации и</w:t>
            </w:r>
            <w:r w:rsidRPr="003A60CB">
              <w:rPr>
                <w:rFonts w:ascii="Times New Roman" w:hAnsi="Times New Roman"/>
                <w:sz w:val="24"/>
                <w:szCs w:val="24"/>
              </w:rPr>
              <w:br/>
              <w:t>осуществлению деятельности по опеке и попечительству в отношении несовершеннолетних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2608,8</w:t>
            </w: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Субвенции бюджетам муниципальных образований на осуществление отдельных государственных полномочий по формированию и утверждению списков граждан РФ , пострадавших в результате чрезвычайных ситуаций регионального и межмуниципального характера на территории Краснодарского края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2 02 30027 05 0000 150</w:t>
            </w: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</w:t>
            </w:r>
          </w:p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на воспитание в приемную семью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25965,2</w:t>
            </w: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2 02 30027 05 0000 150</w:t>
            </w: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выплате ежемесячного вознаграждения, причитающегося приемным родителям за</w:t>
            </w:r>
            <w:r w:rsidRPr="003A60CB">
              <w:rPr>
                <w:rFonts w:ascii="Times New Roman" w:hAnsi="Times New Roman"/>
                <w:sz w:val="24"/>
                <w:szCs w:val="24"/>
              </w:rPr>
              <w:br/>
              <w:t>оказание услуг по воспитанию приемных детей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23219,0</w:t>
            </w: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9797,1</w:t>
            </w: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305,7</w:t>
            </w: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493,0</w:t>
            </w: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Субвенции бюджетам муниципальных образований на осуществление отдельных государственных полномочий по строительству и реконструкции объектов здравоохранения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23016,1</w:t>
            </w: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</w:t>
            </w:r>
          </w:p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в соответствии с Законом Краснодарского края "Об обеспечении дополнительных гарантий прав на имущество и жилое помещение </w:t>
            </w:r>
          </w:p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детей-сирот и детей, оставшихся без попечения родителей,  </w:t>
            </w:r>
          </w:p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в Краснодарском крае"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19416,4</w:t>
            </w: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образований на 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841,0</w:t>
            </w: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Субвенции бюджетам муниципальных образований на осуществление государственных полномочий по предупреждению и ликвидации  болезней животных, их лечению, защите населения от болезней, общих  для человека и животных, в части регулирования численности безнадзорных животных на территории муниципальных </w:t>
            </w:r>
          </w:p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образований Краснодарского края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32,2</w:t>
            </w:r>
          </w:p>
        </w:tc>
      </w:tr>
      <w:tr w:rsidR="00BA6DBE" w:rsidRPr="003A60CB" w:rsidTr="00A4310C">
        <w:trPr>
          <w:trHeight w:val="48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Субвенции бюджетам муниципальных образований на 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487363,5</w:t>
            </w: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единого государственного экзамена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1352,2</w:t>
            </w: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Субвенции</w:t>
            </w: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бюджетам муниципальных образований на осуществление 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A4310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B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sz w:val="24"/>
                <w:szCs w:val="24"/>
              </w:rPr>
              <w:t>2 02 40014 05 0000 150</w:t>
            </w: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B29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A431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sz w:val="24"/>
                <w:szCs w:val="24"/>
              </w:rPr>
              <w:t>365,8</w:t>
            </w:r>
          </w:p>
        </w:tc>
      </w:tr>
    </w:tbl>
    <w:p w:rsidR="00BA6DBE" w:rsidRDefault="00BA6DBE" w:rsidP="009B29BE">
      <w:pPr>
        <w:spacing w:after="0"/>
        <w:rPr>
          <w:rFonts w:ascii="Times New Roman" w:hAnsi="Times New Roman"/>
          <w:sz w:val="28"/>
          <w:szCs w:val="28"/>
        </w:rPr>
      </w:pPr>
    </w:p>
    <w:p w:rsidR="00BA6DBE" w:rsidRDefault="00BA6DBE" w:rsidP="009B29BE">
      <w:pPr>
        <w:spacing w:after="0"/>
        <w:rPr>
          <w:rFonts w:ascii="Times New Roman" w:hAnsi="Times New Roman"/>
          <w:sz w:val="28"/>
          <w:szCs w:val="28"/>
        </w:rPr>
      </w:pPr>
    </w:p>
    <w:p w:rsidR="00BA6DBE" w:rsidRPr="00F04B8B" w:rsidRDefault="00BA6DBE" w:rsidP="009B29BE">
      <w:pPr>
        <w:spacing w:after="0"/>
        <w:rPr>
          <w:rFonts w:ascii="Times New Roman" w:hAnsi="Times New Roman"/>
          <w:sz w:val="28"/>
          <w:szCs w:val="28"/>
        </w:rPr>
      </w:pPr>
    </w:p>
    <w:p w:rsidR="00BA6DBE" w:rsidRPr="00F04B8B" w:rsidRDefault="00BA6DBE" w:rsidP="009B29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4B8B">
        <w:rPr>
          <w:rFonts w:ascii="Times New Roman" w:hAnsi="Times New Roman"/>
          <w:sz w:val="28"/>
          <w:szCs w:val="28"/>
        </w:rPr>
        <w:t>Заместитель главы муниципального</w:t>
      </w:r>
    </w:p>
    <w:p w:rsidR="00BA6DBE" w:rsidRPr="00F04B8B" w:rsidRDefault="00BA6DBE" w:rsidP="009B29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Выселковский район,</w:t>
      </w:r>
    </w:p>
    <w:p w:rsidR="00BA6DBE" w:rsidRPr="00F04B8B" w:rsidRDefault="00BA6DBE" w:rsidP="009B29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F04B8B">
        <w:rPr>
          <w:rFonts w:ascii="Times New Roman" w:hAnsi="Times New Roman"/>
          <w:sz w:val="28"/>
          <w:szCs w:val="28"/>
        </w:rPr>
        <w:t>ачальник финансового управления</w:t>
      </w:r>
    </w:p>
    <w:p w:rsidR="00BA6DBE" w:rsidRPr="00F04B8B" w:rsidRDefault="00BA6DBE" w:rsidP="009B29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4B8B">
        <w:rPr>
          <w:rFonts w:ascii="Times New Roman" w:hAnsi="Times New Roman"/>
          <w:sz w:val="28"/>
          <w:szCs w:val="28"/>
        </w:rPr>
        <w:t>администрации муниципального</w:t>
      </w:r>
    </w:p>
    <w:p w:rsidR="00BA6DBE" w:rsidRPr="00F04B8B" w:rsidRDefault="00BA6DBE" w:rsidP="009B29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4B8B">
        <w:rPr>
          <w:rFonts w:ascii="Times New Roman" w:hAnsi="Times New Roman"/>
          <w:sz w:val="28"/>
          <w:szCs w:val="28"/>
        </w:rPr>
        <w:t xml:space="preserve">образования Выселковский район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F04B8B">
        <w:rPr>
          <w:rFonts w:ascii="Times New Roman" w:hAnsi="Times New Roman"/>
          <w:sz w:val="28"/>
          <w:szCs w:val="28"/>
        </w:rPr>
        <w:t xml:space="preserve">    И.А.Колесникова</w:t>
      </w:r>
    </w:p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Pr="00D46FED" w:rsidRDefault="00BA6DBE" w:rsidP="004C0F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</w:t>
      </w:r>
      <w:r w:rsidRPr="00E0226F">
        <w:rPr>
          <w:rFonts w:ascii="Times New Roman" w:hAnsi="Times New Roman"/>
          <w:color w:val="000000"/>
          <w:sz w:val="28"/>
          <w:szCs w:val="28"/>
        </w:rPr>
        <w:t xml:space="preserve">ПРИЛОЖЕНИЕ № </w:t>
      </w:r>
      <w:r>
        <w:rPr>
          <w:rFonts w:ascii="Times New Roman" w:hAnsi="Times New Roman"/>
          <w:color w:val="000000"/>
          <w:sz w:val="28"/>
          <w:szCs w:val="28"/>
        </w:rPr>
        <w:t>6</w:t>
      </w:r>
    </w:p>
    <w:p w:rsidR="00BA6DBE" w:rsidRDefault="00BA6DBE" w:rsidP="004C0F90">
      <w:pPr>
        <w:pStyle w:val="BodyTextIndent"/>
        <w:ind w:left="0"/>
        <w:rPr>
          <w:szCs w:val="28"/>
        </w:rPr>
      </w:pPr>
      <w:r>
        <w:rPr>
          <w:szCs w:val="28"/>
        </w:rPr>
        <w:t xml:space="preserve">                                                    </w:t>
      </w:r>
      <w:r w:rsidRPr="0041562F">
        <w:rPr>
          <w:szCs w:val="28"/>
        </w:rPr>
        <w:t xml:space="preserve">        </w:t>
      </w:r>
      <w:r>
        <w:rPr>
          <w:szCs w:val="28"/>
        </w:rPr>
        <w:t xml:space="preserve"> </w:t>
      </w:r>
      <w:r w:rsidRPr="00E0226F">
        <w:rPr>
          <w:szCs w:val="28"/>
        </w:rPr>
        <w:t xml:space="preserve">к решению </w:t>
      </w:r>
      <w:r>
        <w:rPr>
          <w:szCs w:val="28"/>
          <w:lang w:val="en-US"/>
        </w:rPr>
        <w:t>XXXII</w:t>
      </w:r>
      <w:r w:rsidRPr="00E0226F">
        <w:rPr>
          <w:szCs w:val="28"/>
        </w:rPr>
        <w:t xml:space="preserve"> сессии Совета</w:t>
      </w:r>
    </w:p>
    <w:p w:rsidR="00BA6DBE" w:rsidRPr="00E0226F" w:rsidRDefault="00BA6DBE" w:rsidP="004C0F90">
      <w:pPr>
        <w:pStyle w:val="BodyTextIndent"/>
        <w:ind w:left="0"/>
        <w:rPr>
          <w:szCs w:val="28"/>
        </w:rPr>
      </w:pPr>
      <w:r w:rsidRPr="00E0226F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   </w:t>
      </w:r>
      <w:r w:rsidRPr="00E0226F">
        <w:rPr>
          <w:szCs w:val="28"/>
        </w:rPr>
        <w:t>муниципального образования</w:t>
      </w:r>
    </w:p>
    <w:p w:rsidR="00BA6DBE" w:rsidRDefault="00BA6DBE" w:rsidP="004C0F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</w:t>
      </w:r>
      <w:r w:rsidRPr="00E0226F">
        <w:rPr>
          <w:rFonts w:ascii="Times New Roman" w:hAnsi="Times New Roman"/>
          <w:color w:val="000000"/>
          <w:sz w:val="28"/>
          <w:szCs w:val="28"/>
        </w:rPr>
        <w:t>Выселковский район</w:t>
      </w:r>
      <w:r w:rsidRPr="004B21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B21F4">
        <w:rPr>
          <w:rFonts w:ascii="Times New Roman" w:hAnsi="Times New Roman"/>
          <w:sz w:val="28"/>
          <w:szCs w:val="28"/>
          <w:lang w:val="en-US"/>
        </w:rPr>
        <w:t>III</w:t>
      </w:r>
      <w:r w:rsidRPr="004B21F4">
        <w:rPr>
          <w:rFonts w:ascii="Times New Roman" w:hAnsi="Times New Roman"/>
          <w:sz w:val="28"/>
          <w:szCs w:val="28"/>
        </w:rPr>
        <w:t xml:space="preserve"> созыва</w:t>
      </w:r>
    </w:p>
    <w:p w:rsidR="00BA6DBE" w:rsidRPr="0041562F" w:rsidRDefault="00BA6DBE" w:rsidP="004C0F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«О бюджете муниципального образования</w:t>
      </w:r>
    </w:p>
    <w:p w:rsidR="00BA6DBE" w:rsidRDefault="00BA6DBE" w:rsidP="004C0F90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Выселковский район на 2019 год и на </w:t>
      </w:r>
    </w:p>
    <w:p w:rsidR="00BA6DBE" w:rsidRDefault="00BA6DBE" w:rsidP="004C0F90"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плановый период 2020 и 2021 годов»</w:t>
      </w:r>
    </w:p>
    <w:p w:rsidR="00BA6DBE" w:rsidRDefault="00BA6DBE"/>
    <w:p w:rsidR="00BA6DBE" w:rsidRDefault="00BA6DBE" w:rsidP="004C0F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178C4">
        <w:rPr>
          <w:rFonts w:ascii="Times New Roman" w:hAnsi="Times New Roman"/>
          <w:b/>
          <w:sz w:val="28"/>
          <w:szCs w:val="28"/>
        </w:rPr>
        <w:t>Б</w:t>
      </w:r>
      <w:r>
        <w:rPr>
          <w:rFonts w:ascii="Times New Roman" w:hAnsi="Times New Roman"/>
          <w:b/>
          <w:sz w:val="28"/>
          <w:szCs w:val="28"/>
        </w:rPr>
        <w:t>езвозмездные поступления от других бюджетов бюджетной</w:t>
      </w:r>
    </w:p>
    <w:p w:rsidR="00BA6DBE" w:rsidRPr="009178C4" w:rsidRDefault="00BA6DBE" w:rsidP="004C0F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системы Российской Федерации  в 2020 и 2021 годах</w:t>
      </w:r>
    </w:p>
    <w:p w:rsidR="00BA6DBE" w:rsidRDefault="00BA6DBE"/>
    <w:p w:rsidR="00BA6DBE" w:rsidRPr="004C0F90" w:rsidRDefault="00BA6DBE" w:rsidP="004C0F90">
      <w:pPr>
        <w:tabs>
          <w:tab w:val="left" w:pos="648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C0F90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11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61"/>
        <w:gridCol w:w="3827"/>
        <w:gridCol w:w="1417"/>
        <w:gridCol w:w="1229"/>
        <w:gridCol w:w="1418"/>
      </w:tblGrid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vMerge w:val="restart"/>
          </w:tcPr>
          <w:p w:rsidR="00BA6DBE" w:rsidRPr="004C0F90" w:rsidRDefault="00BA6DBE" w:rsidP="00916CAF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4C0F90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3827" w:type="dxa"/>
            <w:vMerge w:val="restart"/>
          </w:tcPr>
          <w:p w:rsidR="00BA6DBE" w:rsidRPr="004C0F90" w:rsidRDefault="00BA6DBE" w:rsidP="00916CAF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4C0F90">
              <w:rPr>
                <w:rFonts w:ascii="Times New Roman" w:hAnsi="Times New Roman" w:cs="Times New Roman"/>
              </w:rPr>
              <w:t>Наименование дохода</w:t>
            </w:r>
          </w:p>
        </w:tc>
        <w:tc>
          <w:tcPr>
            <w:tcW w:w="2646" w:type="dxa"/>
            <w:gridSpan w:val="2"/>
          </w:tcPr>
          <w:p w:rsidR="00BA6DBE" w:rsidRPr="004C0F90" w:rsidRDefault="00BA6DBE" w:rsidP="00916CAF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4C0F90">
              <w:rPr>
                <w:rFonts w:ascii="Times New Roman" w:hAnsi="Times New Roman" w:cs="Times New Roman"/>
              </w:rPr>
              <w:t>Сумма</w:t>
            </w: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vMerge/>
            <w:vAlign w:val="center"/>
          </w:tcPr>
          <w:p w:rsidR="00BA6DBE" w:rsidRPr="004C0F90" w:rsidRDefault="00BA6DBE" w:rsidP="00916CAF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Merge/>
            <w:vAlign w:val="center"/>
          </w:tcPr>
          <w:p w:rsidR="00BA6DBE" w:rsidRPr="004C0F90" w:rsidRDefault="00BA6DBE" w:rsidP="00916CAF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A6DBE" w:rsidRPr="004C0F90" w:rsidRDefault="00BA6DBE" w:rsidP="00916CAF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4C0F90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29" w:type="dxa"/>
          </w:tcPr>
          <w:p w:rsidR="00BA6DBE" w:rsidRPr="004C0F90" w:rsidRDefault="00BA6DBE" w:rsidP="00916CAF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4C0F90">
              <w:rPr>
                <w:rFonts w:ascii="Times New Roman" w:hAnsi="Times New Roman" w:cs="Times New Roman"/>
              </w:rPr>
              <w:t>2021 год</w:t>
            </w: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vAlign w:val="center"/>
          </w:tcPr>
          <w:p w:rsidR="00BA6DBE" w:rsidRPr="004C0F90" w:rsidRDefault="00BA6DBE" w:rsidP="00916CAF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4C0F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  <w:vAlign w:val="center"/>
          </w:tcPr>
          <w:p w:rsidR="00BA6DBE" w:rsidRPr="004C0F90" w:rsidRDefault="00BA6DBE" w:rsidP="00916CAF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4C0F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vAlign w:val="center"/>
          </w:tcPr>
          <w:p w:rsidR="00BA6DBE" w:rsidRPr="004C0F90" w:rsidRDefault="00BA6DBE" w:rsidP="00916CAF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4C0F9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29" w:type="dxa"/>
          </w:tcPr>
          <w:p w:rsidR="00BA6DBE" w:rsidRPr="004C0F90" w:rsidRDefault="00BA6DBE" w:rsidP="00916CAF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4C0F90">
              <w:rPr>
                <w:rFonts w:ascii="Times New Roman" w:hAnsi="Times New Roman" w:cs="Times New Roman"/>
              </w:rPr>
              <w:t>4</w:t>
            </w: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nil"/>
              <w:bottom w:val="nil"/>
              <w:right w:val="nil"/>
            </w:tcBorders>
          </w:tcPr>
          <w:p w:rsidR="00BA6DBE" w:rsidRPr="004C0F90" w:rsidRDefault="00BA6DBE" w:rsidP="00916CAF">
            <w:pPr>
              <w:pStyle w:val="a1"/>
              <w:rPr>
                <w:rStyle w:val="a0"/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4C0F90" w:rsidRDefault="00BA6DBE" w:rsidP="00916CAF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</w:rPr>
            </w:pPr>
            <w:r w:rsidRPr="004C0F90">
              <w:rPr>
                <w:rFonts w:ascii="Times New Roman" w:hAnsi="Times New Roman" w:cs="Times New Roman"/>
                <w:color w:val="auto"/>
              </w:rPr>
              <w:t>2 00 00000 00 0000 000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4C0F90" w:rsidRDefault="00BA6DBE" w:rsidP="00916CAF">
            <w:pPr>
              <w:pStyle w:val="a1"/>
              <w:rPr>
                <w:rFonts w:ascii="Times New Roman" w:hAnsi="Times New Roman" w:cs="Times New Roman"/>
              </w:rPr>
            </w:pPr>
            <w:r w:rsidRPr="004C0F90">
              <w:rPr>
                <w:rStyle w:val="a0"/>
                <w:rFonts w:ascii="Times New Roman" w:hAnsi="Times New Roman" w:cs="Times New Roman"/>
                <w:bCs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</w:rPr>
              <w:t>652070,6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</w:rPr>
              <w:t>645666,1</w:t>
            </w: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4C0F90" w:rsidRDefault="00BA6DBE" w:rsidP="00916CAF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4C0F90" w:rsidRDefault="00BA6DBE" w:rsidP="00916CAF">
            <w:pPr>
              <w:pStyle w:val="a1"/>
              <w:rPr>
                <w:rStyle w:val="a0"/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4C0F90" w:rsidRDefault="00BA6DBE" w:rsidP="00916CAF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4C0F90">
              <w:rPr>
                <w:rFonts w:ascii="Times New Roman" w:hAnsi="Times New Roman" w:cs="Times New Roman"/>
              </w:rPr>
              <w:t>2 02 00000 00 0000 000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4C0F90" w:rsidRDefault="00BA6DBE" w:rsidP="00916CAF">
            <w:pPr>
              <w:pStyle w:val="a1"/>
              <w:jc w:val="both"/>
              <w:rPr>
                <w:rFonts w:ascii="Times New Roman" w:hAnsi="Times New Roman" w:cs="Times New Roman"/>
              </w:rPr>
            </w:pPr>
            <w:r w:rsidRPr="004C0F90">
              <w:rPr>
                <w:rFonts w:ascii="Times New Roman" w:hAnsi="Times New Roman" w:cs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652070,6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645666,1</w:t>
            </w: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4C0F90" w:rsidRDefault="00BA6DBE" w:rsidP="00916CAF">
            <w:pPr>
              <w:pStyle w:val="a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sz w:val="24"/>
                <w:szCs w:val="24"/>
              </w:rPr>
              <w:t>2 02 10001 05 0000 150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4C0F90" w:rsidRDefault="00BA6DBE" w:rsidP="00916CAF">
            <w:pPr>
              <w:pStyle w:val="a1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C0F90">
              <w:rPr>
                <w:rFonts w:ascii="Times New Roman" w:hAnsi="Times New Roman" w:cs="Times New Roman"/>
                <w:b/>
                <w:bCs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</w:rPr>
              <w:t>59248,8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</w:rPr>
              <w:t>51650,0</w:t>
            </w: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4C0F90" w:rsidRDefault="00BA6DBE" w:rsidP="00916CAF">
            <w:pPr>
              <w:pStyle w:val="a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2 02 10001 05 0000 150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4C0F90" w:rsidRDefault="00BA6DBE" w:rsidP="00916CAF">
            <w:pPr>
              <w:pStyle w:val="a1"/>
              <w:jc w:val="both"/>
              <w:rPr>
                <w:rFonts w:ascii="Times New Roman" w:hAnsi="Times New Roman" w:cs="Times New Roman"/>
              </w:rPr>
            </w:pPr>
            <w:r w:rsidRPr="004C0F90">
              <w:rPr>
                <w:rFonts w:ascii="Times New Roman" w:hAnsi="Times New Roman" w:cs="Times New Roman"/>
                <w:bCs/>
              </w:rPr>
              <w:t xml:space="preserve">Дотации на выравнивание бюджетной обеспеченности </w:t>
            </w:r>
            <w:r w:rsidRPr="004C0F90">
              <w:rPr>
                <w:rFonts w:ascii="Times New Roman" w:hAnsi="Times New Roman" w:cs="Times New Roman"/>
                <w:bCs/>
              </w:rPr>
              <w:br/>
              <w:t xml:space="preserve">муниципальных районов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59248,8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51650,0</w:t>
            </w: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4C0F90" w:rsidRDefault="00BA6DBE" w:rsidP="00916CAF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sz w:val="24"/>
                <w:szCs w:val="24"/>
              </w:rPr>
              <w:t>2 02 30000 00 0000 150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Субвенции бюджетам муниципальных районов от других бюджетов                      бюджетной системы  Российской Федерации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</w:rPr>
              <w:t>592821,8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</w:rPr>
              <w:t>594016,1</w:t>
            </w: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16C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убвенции бюджетам муниципальных образований на 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16CA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16C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созданию и</w:t>
            </w: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br/>
              <w:t>организации деятельности комиссий по делам несовершеннолетних и защите их прав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1659,8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1659,8</w:t>
            </w: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16CA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A6DBE" w:rsidRPr="003A60CB" w:rsidTr="004C0F90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Субвенции бюджетам</w:t>
            </w: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 муниципальных образований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4917,8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4917,8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1234,6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1234,6</w:t>
            </w: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16C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1460,1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1460,1</w:t>
            </w: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16CA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ведению учета граждан</w:t>
            </w: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br/>
              <w:t>отдельных категорий в качестве нуждающихся в жилых помещениях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617,1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617,1</w:t>
            </w: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16C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16CA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2 02 30029 05 0000 150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16C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обеспечению выплаты</w:t>
            </w: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br/>
              <w:t>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6817,2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6817,2</w:t>
            </w: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16CA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16C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614,3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614,3</w:t>
            </w: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16CA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Субвенции бюджетам муниципальных образований на осуществление отдельных государственных полномочий по организации и</w:t>
            </w: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br/>
              <w:t>осуществлению деятельности по опеке и попечительству в отношении несовершеннолетних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2608,8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2608,8</w:t>
            </w: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 xml:space="preserve">Субвенции бюджетам муниципальных образований на осуществление отдельных государственных полномочий по формированию и утверждению списков граждан РФ , пострадавших в результате чрезвычайных ситуаций регионального и межмуниципального характера на территории Краснодарского края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2 02 30027 05 0000 150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16C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</w:t>
            </w:r>
          </w:p>
          <w:p w:rsidR="00BA6DBE" w:rsidRPr="003A60CB" w:rsidRDefault="00BA6DBE" w:rsidP="00916C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на воспитание в приемную семью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27004,1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28083,8</w:t>
            </w: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16CA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2 02 30027 05 0000 150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выплате ежемесячного вознаграждения, причитающегося приемным родителям за</w:t>
            </w: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br/>
              <w:t>оказание услуг по воспитанию приемных детей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24147,9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25113,0</w:t>
            </w: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10185,2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10595,9</w:t>
            </w: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16C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317,9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330,6</w:t>
            </w: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512,7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533,2</w:t>
            </w: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 xml:space="preserve">Субвенции бюджетам муниципальных образований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</w:t>
            </w:r>
          </w:p>
          <w:p w:rsidR="00BA6DBE" w:rsidRPr="003A60CB" w:rsidRDefault="00BA6DBE" w:rsidP="00916C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 xml:space="preserve">в соответствии с Законом Краснодарского края "Об обеспечении дополнительных гарантий прав на имущество и жилое помещение </w:t>
            </w:r>
          </w:p>
          <w:p w:rsidR="00BA6DBE" w:rsidRPr="003A60CB" w:rsidRDefault="00BA6DBE" w:rsidP="00916C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 xml:space="preserve">детей-сирот и детей, оставшихся без попечения родителей,  </w:t>
            </w:r>
          </w:p>
          <w:p w:rsidR="00BA6DBE" w:rsidRPr="003A60CB" w:rsidRDefault="00BA6DBE" w:rsidP="00916CA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в Краснодарском крае"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20710,8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19416,4</w:t>
            </w: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Субвенции бюджетам муниципальных образований на 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                841,0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841,0</w:t>
            </w: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 xml:space="preserve"> Субвенции бюджетам муниципальных образований на осуществление государственных полномочий по предупреждению и ликвидации болезней животных, их лечению, защите населения от болезней, общих  для человека и животных, в части регулирования численности безнадзорных животных на территории муниципальных </w:t>
            </w:r>
          </w:p>
          <w:p w:rsidR="00BA6DBE" w:rsidRPr="003A60CB" w:rsidRDefault="00BA6DBE" w:rsidP="00916CA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образований Краснодарского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32,2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32,2</w:t>
            </w:r>
          </w:p>
        </w:tc>
      </w:tr>
      <w:tr w:rsidR="00BA6DBE" w:rsidRPr="003A60CB" w:rsidTr="004C0F90">
        <w:trPr>
          <w:gridAfter w:val="1"/>
          <w:wAfter w:w="1418" w:type="dxa"/>
          <w:trHeight w:val="48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16C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 xml:space="preserve"> Субвенции бюджетам муниципальных образований на 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487363,5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487363,5</w:t>
            </w: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2 02 35120 05 0000 150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16CAF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>Субвенции бюджетам муниципальных образований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           9,5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 xml:space="preserve">           9,5</w:t>
            </w: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16CA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A6DBE" w:rsidRPr="003A60CB" w:rsidTr="004C0F90">
        <w:trPr>
          <w:gridAfter w:val="1"/>
          <w:wAfter w:w="14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916CAF">
            <w:pPr>
              <w:spacing w:after="0" w:line="240" w:lineRule="auto"/>
              <w:rPr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2 02 30024 05 0000 150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916C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</w:rPr>
              <w:t xml:space="preserve"> Субвенции бюджетам муниципальных образований на 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единого государственного экзамена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1352,2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916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0CB">
              <w:rPr>
                <w:rFonts w:ascii="Times New Roman" w:hAnsi="Times New Roman"/>
                <w:sz w:val="24"/>
                <w:szCs w:val="24"/>
              </w:rPr>
              <w:t>1352,2</w:t>
            </w:r>
          </w:p>
        </w:tc>
      </w:tr>
    </w:tbl>
    <w:p w:rsidR="00BA6DBE" w:rsidRDefault="00BA6DBE" w:rsidP="004C0F90">
      <w:pPr>
        <w:spacing w:after="0"/>
        <w:rPr>
          <w:rFonts w:ascii="Times New Roman" w:hAnsi="Times New Roman"/>
          <w:sz w:val="28"/>
          <w:szCs w:val="28"/>
        </w:rPr>
      </w:pPr>
    </w:p>
    <w:p w:rsidR="00BA6DBE" w:rsidRDefault="00BA6DBE" w:rsidP="004C0F90">
      <w:pPr>
        <w:spacing w:after="0"/>
        <w:rPr>
          <w:rFonts w:ascii="Times New Roman" w:hAnsi="Times New Roman"/>
          <w:sz w:val="28"/>
          <w:szCs w:val="28"/>
        </w:rPr>
      </w:pPr>
    </w:p>
    <w:p w:rsidR="00BA6DBE" w:rsidRDefault="00BA6DBE" w:rsidP="004C0F90">
      <w:pPr>
        <w:spacing w:after="0"/>
        <w:rPr>
          <w:rFonts w:ascii="Times New Roman" w:hAnsi="Times New Roman"/>
          <w:sz w:val="28"/>
          <w:szCs w:val="28"/>
        </w:rPr>
      </w:pPr>
    </w:p>
    <w:p w:rsidR="00BA6DBE" w:rsidRDefault="00BA6DBE" w:rsidP="004C0F9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муниципального образования </w:t>
      </w:r>
    </w:p>
    <w:p w:rsidR="00BA6DBE" w:rsidRDefault="00BA6DBE" w:rsidP="004C0F9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Выселковский район, начальник финансового</w:t>
      </w:r>
    </w:p>
    <w:p w:rsidR="00BA6DBE" w:rsidRDefault="00BA6DBE" w:rsidP="004C0F9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управления администрации муниципального</w:t>
      </w:r>
    </w:p>
    <w:p w:rsidR="00BA6DBE" w:rsidRPr="00004ECF" w:rsidRDefault="00BA6DBE" w:rsidP="004C0F9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Выселковский район                                                 И.А.Колесникова</w:t>
      </w:r>
    </w:p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Pr="00D46FED" w:rsidRDefault="00BA6DBE" w:rsidP="009A30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</w:t>
      </w:r>
      <w:r w:rsidRPr="00E0226F">
        <w:rPr>
          <w:rFonts w:ascii="Times New Roman" w:hAnsi="Times New Roman"/>
          <w:color w:val="000000"/>
          <w:sz w:val="28"/>
          <w:szCs w:val="28"/>
        </w:rPr>
        <w:t xml:space="preserve">ПРИЛОЖЕНИЕ № </w:t>
      </w:r>
      <w:r>
        <w:rPr>
          <w:rFonts w:ascii="Times New Roman" w:hAnsi="Times New Roman"/>
          <w:color w:val="000000"/>
          <w:sz w:val="28"/>
          <w:szCs w:val="28"/>
        </w:rPr>
        <w:t>7</w:t>
      </w:r>
    </w:p>
    <w:p w:rsidR="00BA6DBE" w:rsidRDefault="00BA6DBE" w:rsidP="009A3024">
      <w:pPr>
        <w:pStyle w:val="BodyTextIndent"/>
        <w:ind w:left="0"/>
        <w:rPr>
          <w:szCs w:val="28"/>
        </w:rPr>
      </w:pPr>
      <w:r>
        <w:rPr>
          <w:szCs w:val="28"/>
        </w:rPr>
        <w:t xml:space="preserve">                                                    </w:t>
      </w:r>
      <w:r w:rsidRPr="0041562F">
        <w:rPr>
          <w:szCs w:val="28"/>
        </w:rPr>
        <w:t xml:space="preserve">        </w:t>
      </w:r>
      <w:r>
        <w:rPr>
          <w:szCs w:val="28"/>
        </w:rPr>
        <w:t xml:space="preserve"> </w:t>
      </w:r>
      <w:r w:rsidRPr="00E0226F">
        <w:rPr>
          <w:szCs w:val="28"/>
        </w:rPr>
        <w:t xml:space="preserve">к решению </w:t>
      </w:r>
      <w:r>
        <w:rPr>
          <w:szCs w:val="28"/>
          <w:lang w:val="en-US"/>
        </w:rPr>
        <w:t>XXXII</w:t>
      </w:r>
      <w:r w:rsidRPr="00E0226F">
        <w:rPr>
          <w:szCs w:val="28"/>
        </w:rPr>
        <w:t xml:space="preserve"> сессии Совета</w:t>
      </w:r>
    </w:p>
    <w:p w:rsidR="00BA6DBE" w:rsidRPr="00E0226F" w:rsidRDefault="00BA6DBE" w:rsidP="009A3024">
      <w:pPr>
        <w:pStyle w:val="BodyTextIndent"/>
        <w:ind w:left="0"/>
        <w:rPr>
          <w:szCs w:val="28"/>
        </w:rPr>
      </w:pPr>
      <w:r w:rsidRPr="00E0226F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   </w:t>
      </w:r>
      <w:r w:rsidRPr="00E0226F">
        <w:rPr>
          <w:szCs w:val="28"/>
        </w:rPr>
        <w:t>муниципального образования</w:t>
      </w:r>
    </w:p>
    <w:p w:rsidR="00BA6DBE" w:rsidRDefault="00BA6DBE" w:rsidP="009A30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</w:t>
      </w:r>
      <w:r w:rsidRPr="00E0226F">
        <w:rPr>
          <w:rFonts w:ascii="Times New Roman" w:hAnsi="Times New Roman"/>
          <w:color w:val="000000"/>
          <w:sz w:val="28"/>
          <w:szCs w:val="28"/>
        </w:rPr>
        <w:t>Выселковский район</w:t>
      </w:r>
      <w:r w:rsidRPr="004B21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B21F4">
        <w:rPr>
          <w:rFonts w:ascii="Times New Roman" w:hAnsi="Times New Roman"/>
          <w:sz w:val="28"/>
          <w:szCs w:val="28"/>
          <w:lang w:val="en-US"/>
        </w:rPr>
        <w:t>III</w:t>
      </w:r>
      <w:r w:rsidRPr="004B21F4">
        <w:rPr>
          <w:rFonts w:ascii="Times New Roman" w:hAnsi="Times New Roman"/>
          <w:sz w:val="28"/>
          <w:szCs w:val="28"/>
        </w:rPr>
        <w:t xml:space="preserve"> созыва</w:t>
      </w:r>
    </w:p>
    <w:p w:rsidR="00BA6DBE" w:rsidRPr="0041562F" w:rsidRDefault="00BA6DBE" w:rsidP="009A30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«О бюджете муниципального образования</w:t>
      </w:r>
    </w:p>
    <w:p w:rsidR="00BA6DBE" w:rsidRDefault="00BA6DBE" w:rsidP="009A3024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Выселковский район на 2019 год и на </w:t>
      </w:r>
    </w:p>
    <w:p w:rsidR="00BA6DBE" w:rsidRDefault="00BA6DBE" w:rsidP="009A3024"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плановый период 2020 и 2021 годов»</w:t>
      </w:r>
    </w:p>
    <w:p w:rsidR="00BA6DBE" w:rsidRDefault="00BA6DBE"/>
    <w:p w:rsidR="00BA6DBE" w:rsidRDefault="00BA6DBE" w:rsidP="00F964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64B9">
        <w:rPr>
          <w:rFonts w:ascii="Times New Roman" w:hAnsi="Times New Roman"/>
          <w:sz w:val="28"/>
          <w:szCs w:val="28"/>
        </w:rPr>
        <w:t xml:space="preserve">Нормативы распределения доходов между бюджетом муниципального образования Выселковский район и бюджетами сельских поселений  </w:t>
      </w:r>
    </w:p>
    <w:p w:rsidR="00BA6DBE" w:rsidRDefault="00BA6DBE" w:rsidP="00F964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64B9">
        <w:rPr>
          <w:rFonts w:ascii="Times New Roman" w:hAnsi="Times New Roman"/>
          <w:sz w:val="28"/>
          <w:szCs w:val="28"/>
        </w:rPr>
        <w:t>на 2019 год и на плановый период 2020  и 2021 годов</w:t>
      </w:r>
    </w:p>
    <w:p w:rsidR="00BA6DBE" w:rsidRPr="00F964B9" w:rsidRDefault="00BA6DBE" w:rsidP="00F964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A6DBE" w:rsidRPr="00F964B9" w:rsidRDefault="00BA6DBE" w:rsidP="00F964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Pr="00F964B9">
        <w:rPr>
          <w:rFonts w:ascii="Times New Roman" w:hAnsi="Times New Roman"/>
          <w:sz w:val="24"/>
          <w:szCs w:val="24"/>
        </w:rPr>
        <w:t>(проценты)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4"/>
        <w:gridCol w:w="1846"/>
        <w:gridCol w:w="1698"/>
      </w:tblGrid>
      <w:tr w:rsidR="00BA6DBE" w:rsidRPr="003A60CB" w:rsidTr="00F964B9">
        <w:tc>
          <w:tcPr>
            <w:tcW w:w="5954" w:type="dxa"/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1846" w:type="dxa"/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Выселковский район</w:t>
            </w:r>
          </w:p>
        </w:tc>
        <w:tc>
          <w:tcPr>
            <w:tcW w:w="1698" w:type="dxa"/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Бюджеты сельских поселений Выселковского района</w:t>
            </w:r>
          </w:p>
        </w:tc>
      </w:tr>
      <w:tr w:rsidR="00BA6DBE" w:rsidRPr="003A60CB" w:rsidTr="00F964B9">
        <w:tc>
          <w:tcPr>
            <w:tcW w:w="5954" w:type="dxa"/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98" w:type="dxa"/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A6DBE" w:rsidRPr="003A60CB" w:rsidTr="00F964B9">
        <w:tc>
          <w:tcPr>
            <w:tcW w:w="5954" w:type="dxa"/>
            <w:tcBorders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964B9">
              <w:rPr>
                <w:rFonts w:ascii="Times New Roman" w:hAnsi="Times New Roman"/>
                <w:b/>
                <w:sz w:val="24"/>
                <w:szCs w:val="24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846" w:type="dxa"/>
            <w:tcBorders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F964B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F964B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F964B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F964B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F964B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964B9">
              <w:rPr>
                <w:rFonts w:ascii="Times New Roman" w:hAnsi="Times New Roman"/>
                <w:b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F964B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F964B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F964B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A6DBE" w:rsidRPr="003A60CB" w:rsidTr="00F964B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F964B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поселений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A6DBE" w:rsidRPr="003A60CB" w:rsidTr="00F964B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F964B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964B9">
              <w:rPr>
                <w:rFonts w:ascii="Times New Roman" w:hAnsi="Times New Roman"/>
                <w:b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F964B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F964B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 xml:space="preserve">Платежи, взимаемые органами управления </w:t>
            </w:r>
          </w:p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(организациями) поселений за выполнение определенных функций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A6DBE" w:rsidRPr="003A60CB" w:rsidTr="00F964B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964B9">
              <w:rPr>
                <w:rFonts w:ascii="Times New Roman" w:hAnsi="Times New Roman"/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F964B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F964B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муниципальных районов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F964B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F964B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A6DBE" w:rsidRPr="003A60CB" w:rsidTr="00F964B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поселений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A6DBE" w:rsidRPr="003A60CB" w:rsidTr="00F964B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 бюджетных средств (в части бюджетов муниципальных районов)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F964B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закупок,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F964B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закупок, товаров, работ, услуг   для нужд сельских поселений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A6DBE" w:rsidRPr="003A60CB" w:rsidTr="00F964B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условий договора (соглашений) о предоставлении бюджетных кредитов за счет средств муниципальных районов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F964B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F964B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A6DBE" w:rsidRPr="003A60CB" w:rsidTr="00F964B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F964B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964B9">
              <w:rPr>
                <w:rFonts w:ascii="Times New Roman" w:hAnsi="Times New Roman"/>
                <w:b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F964B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F964B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F964B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поселений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A6DBE" w:rsidRPr="003A60CB" w:rsidTr="00F964B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BE" w:rsidRPr="003A60CB" w:rsidTr="00F964B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F964B9" w:rsidRDefault="00BA6DBE" w:rsidP="00F96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4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BA6DBE" w:rsidRDefault="00BA6DBE" w:rsidP="00F964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BE" w:rsidRDefault="00BA6DBE" w:rsidP="00F964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BE" w:rsidRPr="00F964B9" w:rsidRDefault="00BA6DBE" w:rsidP="00F964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BE" w:rsidRPr="002D1BAE" w:rsidRDefault="00BA6DBE" w:rsidP="00F964B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D1BAE">
        <w:rPr>
          <w:rFonts w:ascii="Times New Roman" w:hAnsi="Times New Roman"/>
          <w:sz w:val="28"/>
          <w:szCs w:val="28"/>
        </w:rPr>
        <w:t>Заместитель главы муниципального образования</w:t>
      </w:r>
    </w:p>
    <w:p w:rsidR="00BA6DBE" w:rsidRPr="002D1BAE" w:rsidRDefault="00BA6DBE" w:rsidP="00F964B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D1BAE">
        <w:rPr>
          <w:rFonts w:ascii="Times New Roman" w:hAnsi="Times New Roman"/>
          <w:sz w:val="28"/>
          <w:szCs w:val="28"/>
        </w:rPr>
        <w:t xml:space="preserve">Выселковский район, начальник финансового </w:t>
      </w:r>
    </w:p>
    <w:p w:rsidR="00BA6DBE" w:rsidRPr="002D1BAE" w:rsidRDefault="00BA6DBE" w:rsidP="00F964B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D1BAE">
        <w:rPr>
          <w:rFonts w:ascii="Times New Roman" w:hAnsi="Times New Roman"/>
          <w:sz w:val="28"/>
          <w:szCs w:val="28"/>
        </w:rPr>
        <w:t xml:space="preserve">управления администрации муниципального </w:t>
      </w:r>
    </w:p>
    <w:p w:rsidR="00BA6DBE" w:rsidRPr="002D1BAE" w:rsidRDefault="00BA6DBE" w:rsidP="00F964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BAE">
        <w:rPr>
          <w:rFonts w:ascii="Times New Roman" w:hAnsi="Times New Roman"/>
          <w:sz w:val="28"/>
          <w:szCs w:val="28"/>
        </w:rPr>
        <w:t>образования Выселковский район                                                 И.А.Колесникова</w:t>
      </w:r>
    </w:p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Pr="00D46FED" w:rsidRDefault="00BA6DBE" w:rsidP="008978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</w:t>
      </w:r>
      <w:r w:rsidRPr="00E0226F">
        <w:rPr>
          <w:rFonts w:ascii="Times New Roman" w:hAnsi="Times New Roman"/>
          <w:color w:val="000000"/>
          <w:sz w:val="28"/>
          <w:szCs w:val="28"/>
        </w:rPr>
        <w:t xml:space="preserve">ПРИЛОЖЕНИЕ № </w:t>
      </w:r>
      <w:r>
        <w:rPr>
          <w:rFonts w:ascii="Times New Roman" w:hAnsi="Times New Roman"/>
          <w:color w:val="000000"/>
          <w:sz w:val="28"/>
          <w:szCs w:val="28"/>
        </w:rPr>
        <w:t>8</w:t>
      </w:r>
    </w:p>
    <w:p w:rsidR="00BA6DBE" w:rsidRDefault="00BA6DBE" w:rsidP="0089785A">
      <w:pPr>
        <w:pStyle w:val="BodyTextIndent"/>
        <w:ind w:left="0"/>
        <w:rPr>
          <w:szCs w:val="28"/>
        </w:rPr>
      </w:pPr>
      <w:r>
        <w:rPr>
          <w:szCs w:val="28"/>
        </w:rPr>
        <w:t xml:space="preserve">                                                    </w:t>
      </w:r>
      <w:r w:rsidRPr="0041562F">
        <w:rPr>
          <w:szCs w:val="28"/>
        </w:rPr>
        <w:t xml:space="preserve">        </w:t>
      </w:r>
      <w:r>
        <w:rPr>
          <w:szCs w:val="28"/>
        </w:rPr>
        <w:t xml:space="preserve"> </w:t>
      </w:r>
      <w:r w:rsidRPr="00E0226F">
        <w:rPr>
          <w:szCs w:val="28"/>
        </w:rPr>
        <w:t xml:space="preserve">к решению </w:t>
      </w:r>
      <w:r>
        <w:rPr>
          <w:szCs w:val="28"/>
          <w:lang w:val="en-US"/>
        </w:rPr>
        <w:t>XXXII</w:t>
      </w:r>
      <w:r w:rsidRPr="00E0226F">
        <w:rPr>
          <w:szCs w:val="28"/>
        </w:rPr>
        <w:t xml:space="preserve"> сессии Совета</w:t>
      </w:r>
    </w:p>
    <w:p w:rsidR="00BA6DBE" w:rsidRPr="00E0226F" w:rsidRDefault="00BA6DBE" w:rsidP="0089785A">
      <w:pPr>
        <w:pStyle w:val="BodyTextIndent"/>
        <w:ind w:left="0"/>
        <w:rPr>
          <w:szCs w:val="28"/>
        </w:rPr>
      </w:pPr>
      <w:r w:rsidRPr="00E0226F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   </w:t>
      </w:r>
      <w:r w:rsidRPr="00E0226F">
        <w:rPr>
          <w:szCs w:val="28"/>
        </w:rPr>
        <w:t>муниципального образования</w:t>
      </w:r>
    </w:p>
    <w:p w:rsidR="00BA6DBE" w:rsidRDefault="00BA6DBE" w:rsidP="008978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</w:t>
      </w:r>
      <w:r w:rsidRPr="00E0226F">
        <w:rPr>
          <w:rFonts w:ascii="Times New Roman" w:hAnsi="Times New Roman"/>
          <w:color w:val="000000"/>
          <w:sz w:val="28"/>
          <w:szCs w:val="28"/>
        </w:rPr>
        <w:t>Выселковский район</w:t>
      </w:r>
      <w:r w:rsidRPr="004B21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B21F4">
        <w:rPr>
          <w:rFonts w:ascii="Times New Roman" w:hAnsi="Times New Roman"/>
          <w:sz w:val="28"/>
          <w:szCs w:val="28"/>
          <w:lang w:val="en-US"/>
        </w:rPr>
        <w:t>III</w:t>
      </w:r>
      <w:r w:rsidRPr="004B21F4">
        <w:rPr>
          <w:rFonts w:ascii="Times New Roman" w:hAnsi="Times New Roman"/>
          <w:sz w:val="28"/>
          <w:szCs w:val="28"/>
        </w:rPr>
        <w:t xml:space="preserve"> созыва</w:t>
      </w:r>
    </w:p>
    <w:p w:rsidR="00BA6DBE" w:rsidRPr="0041562F" w:rsidRDefault="00BA6DBE" w:rsidP="008978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«О бюджете муниципального образования</w:t>
      </w:r>
    </w:p>
    <w:p w:rsidR="00BA6DBE" w:rsidRDefault="00BA6DBE" w:rsidP="0089785A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Выселковский район на 2019 год и на </w:t>
      </w:r>
    </w:p>
    <w:p w:rsidR="00BA6DBE" w:rsidRDefault="00BA6DBE" w:rsidP="0089785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плановый период 2020 и 2021 годов»</w:t>
      </w:r>
    </w:p>
    <w:p w:rsidR="00BA6DBE" w:rsidRDefault="00BA6DBE" w:rsidP="0089785A">
      <w:pPr>
        <w:rPr>
          <w:rFonts w:ascii="Times New Roman" w:hAnsi="Times New Roman"/>
          <w:sz w:val="28"/>
          <w:szCs w:val="28"/>
        </w:rPr>
      </w:pPr>
    </w:p>
    <w:p w:rsidR="00BA6DBE" w:rsidRPr="0089785A" w:rsidRDefault="00BA6DBE" w:rsidP="0089785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9785A">
        <w:rPr>
          <w:rFonts w:ascii="Times New Roman" w:hAnsi="Times New Roman"/>
          <w:b/>
          <w:bCs/>
          <w:sz w:val="28"/>
          <w:szCs w:val="28"/>
        </w:rPr>
        <w:t>Распределение бюджетных ассигнований</w:t>
      </w:r>
    </w:p>
    <w:p w:rsidR="00BA6DBE" w:rsidRPr="0089785A" w:rsidRDefault="00BA6DBE" w:rsidP="0089785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9785A">
        <w:rPr>
          <w:rFonts w:ascii="Times New Roman" w:hAnsi="Times New Roman"/>
          <w:b/>
          <w:bCs/>
          <w:sz w:val="28"/>
          <w:szCs w:val="28"/>
        </w:rPr>
        <w:t>по разделам и   подразделам классификации расходов</w:t>
      </w:r>
    </w:p>
    <w:p w:rsidR="00BA6DBE" w:rsidRPr="0089785A" w:rsidRDefault="00BA6DBE" w:rsidP="0089785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9785A">
        <w:rPr>
          <w:rFonts w:ascii="Times New Roman" w:hAnsi="Times New Roman"/>
          <w:b/>
          <w:bCs/>
          <w:sz w:val="28"/>
          <w:szCs w:val="28"/>
        </w:rPr>
        <w:t>бюджетов на 2019 год</w:t>
      </w:r>
    </w:p>
    <w:p w:rsidR="00BA6DBE" w:rsidRPr="0089785A" w:rsidRDefault="00BA6DBE" w:rsidP="0089785A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BA6DBE" w:rsidRPr="0089785A" w:rsidRDefault="00BA6DBE" w:rsidP="0089785A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89785A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  </w:t>
      </w:r>
      <w:r w:rsidRPr="0089785A">
        <w:rPr>
          <w:rFonts w:ascii="Times New Roman" w:hAnsi="Times New Roman"/>
          <w:bCs/>
          <w:sz w:val="28"/>
          <w:szCs w:val="28"/>
        </w:rPr>
        <w:t>(тыс.рублей)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5893"/>
        <w:gridCol w:w="506"/>
        <w:gridCol w:w="574"/>
        <w:gridCol w:w="1793"/>
      </w:tblGrid>
      <w:tr w:rsidR="00BA6DBE" w:rsidRPr="003A60CB" w:rsidTr="003A60CB">
        <w:tc>
          <w:tcPr>
            <w:tcW w:w="540" w:type="dxa"/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940" w:type="dxa"/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наименование</w:t>
            </w:r>
          </w:p>
        </w:tc>
        <w:tc>
          <w:tcPr>
            <w:tcW w:w="506" w:type="dxa"/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Рз</w:t>
            </w:r>
          </w:p>
        </w:tc>
        <w:tc>
          <w:tcPr>
            <w:tcW w:w="574" w:type="dxa"/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800" w:type="dxa"/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</w:t>
            </w: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сумма</w:t>
            </w:r>
          </w:p>
        </w:tc>
      </w:tr>
      <w:tr w:rsidR="00BA6DBE" w:rsidRPr="003A60CB" w:rsidTr="003A60CB">
        <w:tc>
          <w:tcPr>
            <w:tcW w:w="540" w:type="dxa"/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1</w:t>
            </w:r>
          </w:p>
        </w:tc>
        <w:tc>
          <w:tcPr>
            <w:tcW w:w="5940" w:type="dxa"/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       2</w:t>
            </w:r>
          </w:p>
        </w:tc>
        <w:tc>
          <w:tcPr>
            <w:tcW w:w="506" w:type="dxa"/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3</w:t>
            </w:r>
          </w:p>
        </w:tc>
        <w:tc>
          <w:tcPr>
            <w:tcW w:w="574" w:type="dxa"/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4</w:t>
            </w:r>
          </w:p>
        </w:tc>
        <w:tc>
          <w:tcPr>
            <w:tcW w:w="1800" w:type="dxa"/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5</w:t>
            </w:r>
          </w:p>
        </w:tc>
      </w:tr>
      <w:tr w:rsidR="00BA6DBE" w:rsidRPr="003A60CB" w:rsidTr="003A60CB">
        <w:tc>
          <w:tcPr>
            <w:tcW w:w="540" w:type="dxa"/>
            <w:tcBorders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506" w:type="dxa"/>
            <w:tcBorders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1140336,9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в  том числе: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101643,5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1991,3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56596,8</w:t>
            </w: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5,9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17820,4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200</w:t>
            </w: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23229,1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50,0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7320,9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7320,9</w:t>
            </w:r>
          </w:p>
        </w:tc>
      </w:tr>
      <w:tr w:rsidR="00BA6DBE" w:rsidRPr="003A60CB" w:rsidTr="003A60CB">
        <w:trPr>
          <w:trHeight w:val="29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7552,9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4950,0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382,9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2220,0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2800,0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2300,0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908014,9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284739,8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386315,7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160206,0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6018,1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70735,3</w:t>
            </w:r>
          </w:p>
        </w:tc>
      </w:tr>
      <w:tr w:rsidR="00BA6DBE" w:rsidRPr="003A60CB" w:rsidTr="003A60CB">
        <w:trPr>
          <w:trHeight w:val="45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5062,1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1766,7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3295,4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23016,1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23016,1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78269,3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1700,0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76216,5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352,8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1000,0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1000,0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600,0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600,0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7,2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7,2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5000,0</w:t>
            </w: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5000,0</w:t>
            </w:r>
          </w:p>
        </w:tc>
      </w:tr>
    </w:tbl>
    <w:p w:rsidR="00BA6DBE" w:rsidRPr="0089785A" w:rsidRDefault="00BA6DBE" w:rsidP="0089785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BA6DBE" w:rsidRPr="0089785A" w:rsidRDefault="00BA6DBE" w:rsidP="0089785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BA6DBE" w:rsidRPr="0089785A" w:rsidRDefault="00BA6DBE" w:rsidP="00897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6DBE" w:rsidRPr="0089785A" w:rsidRDefault="00BA6DBE" w:rsidP="0089785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9785A">
        <w:rPr>
          <w:rFonts w:ascii="Times New Roman" w:hAnsi="Times New Roman"/>
          <w:sz w:val="28"/>
          <w:szCs w:val="28"/>
        </w:rPr>
        <w:t xml:space="preserve">Заместитель главы муниципального образования </w:t>
      </w:r>
    </w:p>
    <w:p w:rsidR="00BA6DBE" w:rsidRPr="0089785A" w:rsidRDefault="00BA6DBE" w:rsidP="0089785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9785A">
        <w:rPr>
          <w:rFonts w:ascii="Times New Roman" w:hAnsi="Times New Roman"/>
          <w:sz w:val="28"/>
          <w:szCs w:val="28"/>
        </w:rPr>
        <w:t xml:space="preserve">Выселковский район, начальник финансового </w:t>
      </w:r>
    </w:p>
    <w:p w:rsidR="00BA6DBE" w:rsidRPr="0089785A" w:rsidRDefault="00BA6DBE" w:rsidP="0089785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9785A">
        <w:rPr>
          <w:rFonts w:ascii="Times New Roman" w:hAnsi="Times New Roman"/>
          <w:sz w:val="28"/>
          <w:szCs w:val="28"/>
        </w:rPr>
        <w:t xml:space="preserve">управления администрации муниципального </w:t>
      </w:r>
    </w:p>
    <w:p w:rsidR="00BA6DBE" w:rsidRPr="0089785A" w:rsidRDefault="00BA6DBE" w:rsidP="0089785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9785A">
        <w:rPr>
          <w:rFonts w:ascii="Times New Roman" w:hAnsi="Times New Roman"/>
          <w:sz w:val="28"/>
          <w:szCs w:val="28"/>
        </w:rPr>
        <w:t xml:space="preserve">образования Выселковский район         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89785A">
        <w:rPr>
          <w:rFonts w:ascii="Times New Roman" w:hAnsi="Times New Roman"/>
          <w:sz w:val="28"/>
          <w:szCs w:val="28"/>
        </w:rPr>
        <w:t xml:space="preserve">   И.А.Колесникова                                  </w:t>
      </w:r>
    </w:p>
    <w:p w:rsidR="00BA6DBE" w:rsidRDefault="00BA6DBE" w:rsidP="0089785A"/>
    <w:p w:rsidR="00BA6DBE" w:rsidRDefault="00BA6DBE"/>
    <w:p w:rsidR="00BA6DBE" w:rsidRDefault="00BA6DBE"/>
    <w:p w:rsidR="00BA6DBE" w:rsidRPr="00D46FED" w:rsidRDefault="00BA6DBE" w:rsidP="00606D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</w:t>
      </w:r>
      <w:r w:rsidRPr="00E0226F">
        <w:rPr>
          <w:rFonts w:ascii="Times New Roman" w:hAnsi="Times New Roman"/>
          <w:color w:val="000000"/>
          <w:sz w:val="28"/>
          <w:szCs w:val="28"/>
        </w:rPr>
        <w:t xml:space="preserve">ПРИЛОЖЕНИЕ № </w:t>
      </w:r>
      <w:r>
        <w:rPr>
          <w:rFonts w:ascii="Times New Roman" w:hAnsi="Times New Roman"/>
          <w:color w:val="000000"/>
          <w:sz w:val="28"/>
          <w:szCs w:val="28"/>
        </w:rPr>
        <w:t>9</w:t>
      </w:r>
    </w:p>
    <w:p w:rsidR="00BA6DBE" w:rsidRDefault="00BA6DBE" w:rsidP="00606D3C">
      <w:pPr>
        <w:pStyle w:val="BodyTextIndent"/>
        <w:ind w:left="0"/>
        <w:rPr>
          <w:szCs w:val="28"/>
        </w:rPr>
      </w:pPr>
      <w:r>
        <w:rPr>
          <w:szCs w:val="28"/>
        </w:rPr>
        <w:t xml:space="preserve">                                                    </w:t>
      </w:r>
      <w:r w:rsidRPr="0041562F">
        <w:rPr>
          <w:szCs w:val="28"/>
        </w:rPr>
        <w:t xml:space="preserve">        </w:t>
      </w:r>
      <w:r>
        <w:rPr>
          <w:szCs w:val="28"/>
        </w:rPr>
        <w:t xml:space="preserve"> </w:t>
      </w:r>
      <w:r w:rsidRPr="00E0226F">
        <w:rPr>
          <w:szCs w:val="28"/>
        </w:rPr>
        <w:t xml:space="preserve">к решению </w:t>
      </w:r>
      <w:r>
        <w:rPr>
          <w:szCs w:val="28"/>
          <w:lang w:val="en-US"/>
        </w:rPr>
        <w:t>XXXII</w:t>
      </w:r>
      <w:r w:rsidRPr="00E0226F">
        <w:rPr>
          <w:szCs w:val="28"/>
        </w:rPr>
        <w:t xml:space="preserve"> сессии Совета</w:t>
      </w:r>
    </w:p>
    <w:p w:rsidR="00BA6DBE" w:rsidRPr="00E0226F" w:rsidRDefault="00BA6DBE" w:rsidP="00606D3C">
      <w:pPr>
        <w:pStyle w:val="BodyTextIndent"/>
        <w:ind w:left="0"/>
        <w:rPr>
          <w:szCs w:val="28"/>
        </w:rPr>
      </w:pPr>
      <w:r w:rsidRPr="00E0226F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   </w:t>
      </w:r>
      <w:r w:rsidRPr="00E0226F">
        <w:rPr>
          <w:szCs w:val="28"/>
        </w:rPr>
        <w:t>муниципального образования</w:t>
      </w:r>
    </w:p>
    <w:p w:rsidR="00BA6DBE" w:rsidRDefault="00BA6DBE" w:rsidP="00606D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</w:t>
      </w:r>
      <w:r w:rsidRPr="00E0226F">
        <w:rPr>
          <w:rFonts w:ascii="Times New Roman" w:hAnsi="Times New Roman"/>
          <w:color w:val="000000"/>
          <w:sz w:val="28"/>
          <w:szCs w:val="28"/>
        </w:rPr>
        <w:t>Выселковский район</w:t>
      </w:r>
      <w:r w:rsidRPr="004B21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B21F4">
        <w:rPr>
          <w:rFonts w:ascii="Times New Roman" w:hAnsi="Times New Roman"/>
          <w:sz w:val="28"/>
          <w:szCs w:val="28"/>
          <w:lang w:val="en-US"/>
        </w:rPr>
        <w:t>III</w:t>
      </w:r>
      <w:r w:rsidRPr="004B21F4">
        <w:rPr>
          <w:rFonts w:ascii="Times New Roman" w:hAnsi="Times New Roman"/>
          <w:sz w:val="28"/>
          <w:szCs w:val="28"/>
        </w:rPr>
        <w:t xml:space="preserve"> созыва</w:t>
      </w:r>
    </w:p>
    <w:p w:rsidR="00BA6DBE" w:rsidRPr="0041562F" w:rsidRDefault="00BA6DBE" w:rsidP="00606D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«О бюджете муниципального образования</w:t>
      </w:r>
    </w:p>
    <w:p w:rsidR="00BA6DBE" w:rsidRDefault="00BA6DBE" w:rsidP="00606D3C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Выселковский район на 2019 год и на </w:t>
      </w:r>
    </w:p>
    <w:p w:rsidR="00BA6DBE" w:rsidRDefault="00BA6DBE" w:rsidP="00606D3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плановый период 2020 и 2021 годов»</w:t>
      </w:r>
    </w:p>
    <w:p w:rsidR="00BA6DBE" w:rsidRPr="00606D3C" w:rsidRDefault="00BA6DBE">
      <w:pPr>
        <w:rPr>
          <w:sz w:val="28"/>
          <w:szCs w:val="28"/>
        </w:rPr>
      </w:pPr>
    </w:p>
    <w:p w:rsidR="00BA6DBE" w:rsidRPr="00606D3C" w:rsidRDefault="00BA6DBE" w:rsidP="00606D3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06D3C">
        <w:rPr>
          <w:rFonts w:ascii="Times New Roman" w:hAnsi="Times New Roman"/>
          <w:b/>
          <w:bCs/>
          <w:sz w:val="28"/>
          <w:szCs w:val="28"/>
        </w:rPr>
        <w:t>Распределение бюджетных ассигнований</w:t>
      </w:r>
    </w:p>
    <w:p w:rsidR="00BA6DBE" w:rsidRPr="00606D3C" w:rsidRDefault="00BA6DBE" w:rsidP="00606D3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06D3C">
        <w:rPr>
          <w:rFonts w:ascii="Times New Roman" w:hAnsi="Times New Roman"/>
          <w:b/>
          <w:bCs/>
          <w:sz w:val="28"/>
          <w:szCs w:val="28"/>
        </w:rPr>
        <w:t>по разделам и   подразделам классификации расходов</w:t>
      </w:r>
    </w:p>
    <w:p w:rsidR="00BA6DBE" w:rsidRPr="00606D3C" w:rsidRDefault="00BA6DBE" w:rsidP="00606D3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06D3C">
        <w:rPr>
          <w:rFonts w:ascii="Times New Roman" w:hAnsi="Times New Roman"/>
          <w:b/>
          <w:bCs/>
          <w:sz w:val="28"/>
          <w:szCs w:val="28"/>
        </w:rPr>
        <w:t>бюджетов на 2020 и 2021 годы</w:t>
      </w:r>
    </w:p>
    <w:p w:rsidR="00BA6DBE" w:rsidRPr="00606D3C" w:rsidRDefault="00BA6DBE" w:rsidP="00606D3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A6DBE" w:rsidRPr="00606D3C" w:rsidRDefault="00BA6DBE" w:rsidP="00606D3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06D3C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</w:t>
      </w:r>
      <w:r w:rsidRPr="00606D3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06D3C">
        <w:rPr>
          <w:rFonts w:ascii="Times New Roman" w:hAnsi="Times New Roman"/>
          <w:bCs/>
          <w:sz w:val="24"/>
          <w:szCs w:val="24"/>
        </w:rPr>
        <w:t>(тыс.рублей)</w:t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4821"/>
        <w:gridCol w:w="715"/>
        <w:gridCol w:w="574"/>
        <w:gridCol w:w="1406"/>
        <w:gridCol w:w="1406"/>
      </w:tblGrid>
      <w:tr w:rsidR="00BA6DBE" w:rsidRPr="003A60CB" w:rsidTr="003A60CB">
        <w:tc>
          <w:tcPr>
            <w:tcW w:w="539" w:type="dxa"/>
            <w:vMerge w:val="restart"/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822" w:type="dxa"/>
            <w:vMerge w:val="restart"/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наименование</w:t>
            </w:r>
          </w:p>
        </w:tc>
        <w:tc>
          <w:tcPr>
            <w:tcW w:w="715" w:type="dxa"/>
            <w:vMerge w:val="restart"/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74" w:type="dxa"/>
            <w:vMerge w:val="restart"/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2812" w:type="dxa"/>
            <w:gridSpan w:val="2"/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BA6DBE" w:rsidRPr="003A60CB" w:rsidTr="003A60CB">
        <w:tc>
          <w:tcPr>
            <w:tcW w:w="539" w:type="dxa"/>
            <w:vMerge/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vMerge/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vMerge/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vMerge/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val="en-US" w:eastAsia="ru-RU"/>
              </w:rPr>
              <w:t>20</w:t>
            </w: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3A60CB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06" w:type="dxa"/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3A60CB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1 год</w:t>
            </w:r>
          </w:p>
        </w:tc>
      </w:tr>
      <w:tr w:rsidR="00BA6DBE" w:rsidRPr="003A60CB" w:rsidTr="003A60CB">
        <w:tc>
          <w:tcPr>
            <w:tcW w:w="539" w:type="dxa"/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4822" w:type="dxa"/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2</w:t>
            </w:r>
          </w:p>
        </w:tc>
        <w:tc>
          <w:tcPr>
            <w:tcW w:w="715" w:type="dxa"/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3</w:t>
            </w:r>
          </w:p>
        </w:tc>
        <w:tc>
          <w:tcPr>
            <w:tcW w:w="574" w:type="dxa"/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4</w:t>
            </w:r>
          </w:p>
        </w:tc>
        <w:tc>
          <w:tcPr>
            <w:tcW w:w="1406" w:type="dxa"/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406" w:type="dxa"/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A6DBE" w:rsidRPr="003A60CB" w:rsidTr="003A60CB">
        <w:tc>
          <w:tcPr>
            <w:tcW w:w="539" w:type="dxa"/>
            <w:tcBorders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1098372,6</w:t>
            </w:r>
          </w:p>
        </w:tc>
        <w:tc>
          <w:tcPr>
            <w:tcW w:w="1406" w:type="dxa"/>
            <w:tcBorders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1100206,3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в  том числе: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98600,6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98230,6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1991,3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1991,3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56596,8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56596,8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9,5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17454,6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17454,6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val="en-US" w:eastAsia="ru-RU"/>
              </w:rPr>
              <w:t>200</w:t>
            </w: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20548,4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20178,4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50,0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7673,0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7673,0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7673,0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7673,0</w:t>
            </w:r>
          </w:p>
        </w:tc>
      </w:tr>
      <w:tr w:rsidR="00BA6DBE" w:rsidRPr="003A60CB" w:rsidTr="003A60CB">
        <w:trPr>
          <w:trHeight w:val="29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7509,0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7315,2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4950,0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4950,0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389,0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395,2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2170,0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1970,0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2415,0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1815,0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1915,0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1315,0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87</w:t>
            </w:r>
            <w:r w:rsidRPr="003A60CB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8</w:t>
            </w: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  <w:r w:rsidRPr="003A60CB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66</w:t>
            </w: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</w:t>
            </w:r>
            <w:r w:rsidRPr="003A60CB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868</w:t>
            </w:r>
            <w:r w:rsidRPr="003A60CB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100</w:t>
            </w: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</w:t>
            </w:r>
            <w:r w:rsidRPr="003A60CB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281772,7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278940,9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  <w:r w:rsidRPr="003A60CB">
              <w:rPr>
                <w:rFonts w:ascii="Times New Roman" w:hAnsi="Times New Roman"/>
                <w:sz w:val="24"/>
                <w:szCs w:val="24"/>
                <w:lang w:val="en-US" w:eastAsia="ru-RU"/>
              </w:rPr>
              <w:t>3681</w:t>
            </w: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3A60CB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3A60CB">
              <w:rPr>
                <w:rFonts w:ascii="Times New Roman" w:hAnsi="Times New Roman"/>
                <w:sz w:val="24"/>
                <w:szCs w:val="24"/>
                <w:lang w:val="en-US" w:eastAsia="ru-RU"/>
              </w:rPr>
              <w:t>69200</w:t>
            </w: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3A60CB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 w:rsidRPr="003A60CB">
              <w:rPr>
                <w:rFonts w:ascii="Times New Roman" w:hAnsi="Times New Roman"/>
                <w:sz w:val="24"/>
                <w:szCs w:val="24"/>
                <w:lang w:val="en-US" w:eastAsia="ru-RU"/>
              </w:rPr>
              <w:t>6912</w:t>
            </w: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3A60CB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143</w:t>
            </w:r>
            <w:r w:rsidRPr="003A60CB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3A60CB">
              <w:rPr>
                <w:rFonts w:ascii="Times New Roman" w:hAnsi="Times New Roman"/>
                <w:sz w:val="24"/>
                <w:szCs w:val="24"/>
                <w:lang w:val="en-US" w:eastAsia="ru-RU"/>
              </w:rPr>
              <w:t>8</w:t>
            </w: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3A60CB"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5765,2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5745,2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val="en-US" w:eastAsia="ru-RU"/>
              </w:rPr>
              <w:t>70735</w:t>
            </w: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70735,3</w:t>
            </w:r>
          </w:p>
        </w:tc>
      </w:tr>
      <w:tr w:rsidR="00BA6DBE" w:rsidRPr="003A60CB" w:rsidTr="003A60CB">
        <w:trPr>
          <w:trHeight w:val="271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5062,1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5062,1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1766,7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1766,7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3295,4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3295,4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81460,6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82244,2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1600,0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79510,6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80294,2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910,0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910,0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500,0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5,8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5,8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15300,0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28300,0</w:t>
            </w: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A6DBE" w:rsidRPr="003A60CB" w:rsidTr="003A60CB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15300,0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60CB">
              <w:rPr>
                <w:rFonts w:ascii="Times New Roman" w:hAnsi="Times New Roman"/>
                <w:sz w:val="24"/>
                <w:szCs w:val="24"/>
                <w:lang w:eastAsia="ru-RU"/>
              </w:rPr>
              <w:t>28300,0</w:t>
            </w:r>
          </w:p>
        </w:tc>
      </w:tr>
    </w:tbl>
    <w:p w:rsidR="00BA6DBE" w:rsidRPr="00606D3C" w:rsidRDefault="00BA6DBE" w:rsidP="00606D3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BA6DBE" w:rsidRDefault="00BA6DBE" w:rsidP="00606D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BE" w:rsidRPr="00036883" w:rsidRDefault="00BA6DBE" w:rsidP="00606D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BE" w:rsidRPr="00036883" w:rsidRDefault="00BA6DBE" w:rsidP="00606D3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6883">
        <w:rPr>
          <w:rFonts w:ascii="Times New Roman" w:hAnsi="Times New Roman"/>
          <w:sz w:val="28"/>
          <w:szCs w:val="28"/>
        </w:rPr>
        <w:t xml:space="preserve">Заместитель главы муниципального образования </w:t>
      </w:r>
    </w:p>
    <w:p w:rsidR="00BA6DBE" w:rsidRPr="00036883" w:rsidRDefault="00BA6DBE" w:rsidP="00606D3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6883">
        <w:rPr>
          <w:rFonts w:ascii="Times New Roman" w:hAnsi="Times New Roman"/>
          <w:sz w:val="28"/>
          <w:szCs w:val="28"/>
        </w:rPr>
        <w:t xml:space="preserve">Выселковский район, начальник финансового </w:t>
      </w:r>
    </w:p>
    <w:p w:rsidR="00BA6DBE" w:rsidRPr="00036883" w:rsidRDefault="00BA6DBE" w:rsidP="00606D3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6883">
        <w:rPr>
          <w:rFonts w:ascii="Times New Roman" w:hAnsi="Times New Roman"/>
          <w:sz w:val="28"/>
          <w:szCs w:val="28"/>
        </w:rPr>
        <w:t xml:space="preserve">управления администрации муниципального </w:t>
      </w:r>
    </w:p>
    <w:p w:rsidR="00BA6DBE" w:rsidRPr="00606D3C" w:rsidRDefault="00BA6DBE" w:rsidP="00606D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36883">
        <w:rPr>
          <w:rFonts w:ascii="Times New Roman" w:hAnsi="Times New Roman"/>
          <w:sz w:val="28"/>
          <w:szCs w:val="28"/>
        </w:rPr>
        <w:t xml:space="preserve">образования Выселковский район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036883">
        <w:rPr>
          <w:rFonts w:ascii="Times New Roman" w:hAnsi="Times New Roman"/>
          <w:sz w:val="28"/>
          <w:szCs w:val="28"/>
        </w:rPr>
        <w:t xml:space="preserve">  И.А.Колесникова</w:t>
      </w:r>
      <w:r w:rsidRPr="00606D3C">
        <w:rPr>
          <w:rFonts w:ascii="Times New Roman" w:hAnsi="Times New Roman"/>
          <w:sz w:val="24"/>
          <w:szCs w:val="24"/>
        </w:rPr>
        <w:t xml:space="preserve">                                  </w:t>
      </w:r>
    </w:p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Default="00BA6DBE"/>
    <w:p w:rsidR="00BA6DBE" w:rsidRPr="009F2554" w:rsidRDefault="00BA6DBE"/>
    <w:p w:rsidR="00BA6DBE" w:rsidRPr="00F96C97" w:rsidRDefault="00BA6DBE"/>
    <w:p w:rsidR="00BA6DBE" w:rsidRPr="00F96C97" w:rsidRDefault="00BA6DBE"/>
    <w:p w:rsidR="00BA6DBE" w:rsidRPr="00F96C97" w:rsidRDefault="00BA6DBE"/>
    <w:p w:rsidR="00BA6DBE" w:rsidRPr="00F96C97" w:rsidRDefault="00BA6DBE"/>
    <w:p w:rsidR="00BA6DBE" w:rsidRPr="00F96C97" w:rsidRDefault="00BA6DBE"/>
    <w:p w:rsidR="00BA6DBE" w:rsidRPr="00F96C97" w:rsidRDefault="00BA6DBE"/>
    <w:p w:rsidR="00BA6DBE" w:rsidRPr="00F96C97" w:rsidRDefault="00BA6DBE" w:rsidP="009F255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6C97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</w:t>
      </w:r>
      <w:r w:rsidRPr="00E0226F">
        <w:rPr>
          <w:rFonts w:ascii="Times New Roman" w:hAnsi="Times New Roman"/>
          <w:color w:val="000000"/>
          <w:sz w:val="28"/>
          <w:szCs w:val="28"/>
        </w:rPr>
        <w:t>ПРИЛОЖЕНИЕ № 1</w:t>
      </w:r>
      <w:r w:rsidRPr="00F96C97">
        <w:rPr>
          <w:rFonts w:ascii="Times New Roman" w:hAnsi="Times New Roman"/>
          <w:color w:val="000000"/>
          <w:sz w:val="28"/>
          <w:szCs w:val="28"/>
        </w:rPr>
        <w:t>4</w:t>
      </w:r>
    </w:p>
    <w:p w:rsidR="00BA6DBE" w:rsidRDefault="00BA6DBE" w:rsidP="009F2554">
      <w:pPr>
        <w:pStyle w:val="BodyTextIndent"/>
        <w:ind w:left="0"/>
        <w:rPr>
          <w:szCs w:val="28"/>
        </w:rPr>
      </w:pPr>
      <w:r>
        <w:rPr>
          <w:szCs w:val="28"/>
        </w:rPr>
        <w:t xml:space="preserve">                                                    </w:t>
      </w:r>
      <w:r w:rsidRPr="0041562F">
        <w:rPr>
          <w:szCs w:val="28"/>
        </w:rPr>
        <w:t xml:space="preserve">        </w:t>
      </w:r>
      <w:r>
        <w:rPr>
          <w:szCs w:val="28"/>
        </w:rPr>
        <w:t xml:space="preserve"> </w:t>
      </w:r>
      <w:r w:rsidRPr="00E0226F">
        <w:rPr>
          <w:szCs w:val="28"/>
        </w:rPr>
        <w:t xml:space="preserve">к решению </w:t>
      </w:r>
      <w:r>
        <w:rPr>
          <w:szCs w:val="28"/>
          <w:lang w:val="en-US"/>
        </w:rPr>
        <w:t>XXXII</w:t>
      </w:r>
      <w:r w:rsidRPr="00E0226F">
        <w:rPr>
          <w:szCs w:val="28"/>
        </w:rPr>
        <w:t xml:space="preserve"> сессии Совета</w:t>
      </w:r>
    </w:p>
    <w:p w:rsidR="00BA6DBE" w:rsidRPr="00E0226F" w:rsidRDefault="00BA6DBE" w:rsidP="009F2554">
      <w:pPr>
        <w:pStyle w:val="BodyTextIndent"/>
        <w:ind w:left="0"/>
        <w:rPr>
          <w:szCs w:val="28"/>
        </w:rPr>
      </w:pPr>
      <w:r w:rsidRPr="00E0226F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   </w:t>
      </w:r>
      <w:r w:rsidRPr="00E0226F">
        <w:rPr>
          <w:szCs w:val="28"/>
        </w:rPr>
        <w:t>муниципального образования</w:t>
      </w:r>
    </w:p>
    <w:p w:rsidR="00BA6DBE" w:rsidRDefault="00BA6DBE" w:rsidP="009F255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</w:t>
      </w:r>
      <w:r w:rsidRPr="00E0226F">
        <w:rPr>
          <w:rFonts w:ascii="Times New Roman" w:hAnsi="Times New Roman"/>
          <w:color w:val="000000"/>
          <w:sz w:val="28"/>
          <w:szCs w:val="28"/>
        </w:rPr>
        <w:t>Выселковский район</w:t>
      </w:r>
      <w:r w:rsidRPr="004B21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B21F4">
        <w:rPr>
          <w:rFonts w:ascii="Times New Roman" w:hAnsi="Times New Roman"/>
          <w:sz w:val="28"/>
          <w:szCs w:val="28"/>
          <w:lang w:val="en-US"/>
        </w:rPr>
        <w:t>III</w:t>
      </w:r>
      <w:r w:rsidRPr="004B21F4">
        <w:rPr>
          <w:rFonts w:ascii="Times New Roman" w:hAnsi="Times New Roman"/>
          <w:sz w:val="28"/>
          <w:szCs w:val="28"/>
        </w:rPr>
        <w:t xml:space="preserve"> созыва</w:t>
      </w:r>
    </w:p>
    <w:p w:rsidR="00BA6DBE" w:rsidRPr="0041562F" w:rsidRDefault="00BA6DBE" w:rsidP="009F255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«О бюджете муниципального образования</w:t>
      </w:r>
    </w:p>
    <w:p w:rsidR="00BA6DBE" w:rsidRDefault="00BA6DBE" w:rsidP="009F2554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Выселковский район на 2019 год и на </w:t>
      </w:r>
    </w:p>
    <w:p w:rsidR="00BA6DBE" w:rsidRPr="0041562F" w:rsidRDefault="00BA6DBE" w:rsidP="009F2554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плановый период 2020 и 2021 годов»</w:t>
      </w:r>
    </w:p>
    <w:p w:rsidR="00BA6DBE" w:rsidRPr="00F96C97" w:rsidRDefault="00BA6DBE"/>
    <w:tbl>
      <w:tblPr>
        <w:tblW w:w="9639" w:type="dxa"/>
        <w:tblLayout w:type="fixed"/>
        <w:tblLook w:val="00A0"/>
      </w:tblPr>
      <w:tblGrid>
        <w:gridCol w:w="624"/>
        <w:gridCol w:w="7314"/>
        <w:gridCol w:w="1701"/>
      </w:tblGrid>
      <w:tr w:rsidR="00BA6DBE" w:rsidRPr="003A60CB" w:rsidTr="00743DAC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D910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A60C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Объем бюджетных ассигнований, направляемых на социальную поддержку детей и семей, имеющих детей, на 2019 год </w:t>
            </w:r>
          </w:p>
          <w:p w:rsidR="00BA6DBE" w:rsidRPr="003A60CB" w:rsidRDefault="00BA6DBE" w:rsidP="00D910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BA6DBE" w:rsidRPr="003A60CB" w:rsidTr="00743DAC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6DBE" w:rsidRPr="003A60CB" w:rsidRDefault="00BA6DBE" w:rsidP="00D910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BA6DBE" w:rsidRPr="003A60CB" w:rsidTr="00743DAC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A6DBE" w:rsidRPr="003A60CB" w:rsidRDefault="00BA6DBE" w:rsidP="00D9108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(тыс. рублей)</w:t>
            </w:r>
          </w:p>
        </w:tc>
      </w:tr>
      <w:tr w:rsidR="00BA6DBE" w:rsidRPr="003A60CB" w:rsidTr="00743DAC">
        <w:trPr>
          <w:cantSplit/>
          <w:trHeight w:val="570"/>
        </w:trPr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DBE" w:rsidRPr="003A60CB" w:rsidRDefault="00BA6DBE" w:rsidP="00D910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731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DBE" w:rsidRPr="003A60CB" w:rsidRDefault="00BA6DBE" w:rsidP="00D910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Направление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DBE" w:rsidRPr="003A60CB" w:rsidRDefault="00BA6DBE" w:rsidP="00D910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</w:tr>
      <w:tr w:rsidR="00BA6DBE" w:rsidRPr="003A60CB" w:rsidTr="00743DAC">
        <w:trPr>
          <w:cantSplit/>
          <w:trHeight w:val="570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DBE" w:rsidRPr="003A60CB" w:rsidRDefault="00BA6DBE" w:rsidP="00D910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1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DBE" w:rsidRPr="003A60CB" w:rsidRDefault="00BA6DBE" w:rsidP="00D910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DBE" w:rsidRPr="003A60CB" w:rsidRDefault="00BA6DBE" w:rsidP="00D910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2E1ADE">
        <w:trPr>
          <w:cantSplit/>
          <w:trHeight w:val="322"/>
        </w:trPr>
        <w:tc>
          <w:tcPr>
            <w:tcW w:w="62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A6DBE" w:rsidRPr="003A60CB" w:rsidRDefault="00BA6DBE" w:rsidP="00D910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14" w:type="dxa"/>
            <w:vMerge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A6DBE" w:rsidRPr="003A60CB" w:rsidRDefault="00BA6DBE" w:rsidP="00D910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6DBE" w:rsidRPr="003A60CB" w:rsidRDefault="00BA6DBE" w:rsidP="00D910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A6DBE" w:rsidRPr="00D9108F" w:rsidRDefault="00BA6DBE" w:rsidP="00D910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A0"/>
      </w:tblPr>
      <w:tblGrid>
        <w:gridCol w:w="624"/>
        <w:gridCol w:w="7314"/>
        <w:gridCol w:w="1701"/>
      </w:tblGrid>
      <w:tr w:rsidR="00BA6DBE" w:rsidRPr="003A60CB" w:rsidTr="00743DAC">
        <w:trPr>
          <w:cantSplit/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6DBE" w:rsidRPr="003A60CB" w:rsidRDefault="00BA6DBE" w:rsidP="00D910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6DBE" w:rsidRPr="003A60CB" w:rsidRDefault="00BA6DBE" w:rsidP="00D910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6DBE" w:rsidRPr="003A60CB" w:rsidRDefault="00BA6DBE" w:rsidP="00D910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A6DBE" w:rsidRPr="003A60CB" w:rsidTr="00743DAC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6DBE" w:rsidRPr="003A60CB" w:rsidRDefault="00BA6DBE" w:rsidP="00D910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D910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D9108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43DAC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6DBE" w:rsidRPr="003A60CB" w:rsidRDefault="00BA6DBE" w:rsidP="00D910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D910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Осуществление отдельных государственных полномочий по обеспечению жилыми помещениями детей-сирот и детям, оставшихся без попечения родителей, лиц их числа детей-сирот и детей, оставшихся без попечения родителей, в соответствии с Законом Краснодарского края «Об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D9108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19416,4</w:t>
            </w:r>
          </w:p>
        </w:tc>
      </w:tr>
      <w:tr w:rsidR="00BA6DBE" w:rsidRPr="003A60CB" w:rsidTr="00743DAC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6DBE" w:rsidRPr="003A60CB" w:rsidRDefault="00BA6DBE" w:rsidP="00D910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D910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D9108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43DAC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6DBE" w:rsidRPr="003A60CB" w:rsidRDefault="00BA6DBE" w:rsidP="00D910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D910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D9108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493,0</w:t>
            </w:r>
          </w:p>
        </w:tc>
      </w:tr>
      <w:tr w:rsidR="00BA6DBE" w:rsidRPr="003A60CB" w:rsidTr="00743DAC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6DBE" w:rsidRPr="003A60CB" w:rsidRDefault="00BA6DBE" w:rsidP="00D910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D910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D9108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43DAC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6DBE" w:rsidRPr="003A60CB" w:rsidRDefault="00BA6DBE" w:rsidP="00D910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D910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Осуществление отдельных государственных полномочий 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D9108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23219,0</w:t>
            </w:r>
          </w:p>
        </w:tc>
      </w:tr>
      <w:tr w:rsidR="00BA6DBE" w:rsidRPr="003A60CB" w:rsidTr="00743DAC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6DBE" w:rsidRPr="003A60CB" w:rsidRDefault="00BA6DBE" w:rsidP="00D910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D910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D9108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43DAC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6DBE" w:rsidRPr="003A60CB" w:rsidRDefault="00BA6DBE" w:rsidP="00D910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D910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Осуществление отдельных государственных полномочий 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D9108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305,7</w:t>
            </w:r>
          </w:p>
        </w:tc>
      </w:tr>
      <w:tr w:rsidR="00BA6DBE" w:rsidRPr="003A60CB" w:rsidTr="00743DAC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6DBE" w:rsidRPr="003A60CB" w:rsidRDefault="00BA6DBE" w:rsidP="00D910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D910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D9108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43DAC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6DBE" w:rsidRPr="003A60CB" w:rsidRDefault="00BA6DBE" w:rsidP="00D910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D910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Осуществление отдельных государственных полномочий 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D9108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25965,2</w:t>
            </w:r>
          </w:p>
        </w:tc>
      </w:tr>
      <w:tr w:rsidR="00BA6DBE" w:rsidRPr="003A60CB" w:rsidTr="00743DAC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6DBE" w:rsidRPr="003A60CB" w:rsidRDefault="00BA6DBE" w:rsidP="00D910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D910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D9108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43DAC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6DBE" w:rsidRPr="003A60CB" w:rsidRDefault="00BA6DBE" w:rsidP="00D910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D910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Осуществление отдельных государственных полномочий 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D9108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6817,2</w:t>
            </w:r>
          </w:p>
        </w:tc>
      </w:tr>
      <w:tr w:rsidR="00BA6DBE" w:rsidRPr="003A60CB" w:rsidTr="00743DAC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6DBE" w:rsidRPr="003A60CB" w:rsidRDefault="00BA6DBE" w:rsidP="00D910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D910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D9108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43DAC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6DBE" w:rsidRPr="003A60CB" w:rsidRDefault="00BA6DBE" w:rsidP="00D910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D910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Осуществление отдельных государственных полномочий 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DBE" w:rsidRPr="003A60CB" w:rsidRDefault="00BA6DBE" w:rsidP="00D9108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1328,6</w:t>
            </w:r>
          </w:p>
        </w:tc>
      </w:tr>
      <w:tr w:rsidR="00BA6DBE" w:rsidRPr="003A60CB" w:rsidTr="00743DAC">
        <w:trPr>
          <w:cantSplit/>
        </w:trPr>
        <w:tc>
          <w:tcPr>
            <w:tcW w:w="624" w:type="dxa"/>
            <w:tcBorders>
              <w:top w:val="nil"/>
              <w:left w:val="nil"/>
              <w:right w:val="nil"/>
            </w:tcBorders>
            <w:noWrap/>
          </w:tcPr>
          <w:p w:rsidR="00BA6DBE" w:rsidRPr="003A60CB" w:rsidRDefault="00BA6DBE" w:rsidP="00D910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right w:val="nil"/>
            </w:tcBorders>
          </w:tcPr>
          <w:p w:rsidR="00BA6DBE" w:rsidRPr="003A60CB" w:rsidRDefault="00BA6DBE" w:rsidP="00D910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BA6DBE" w:rsidRPr="003A60CB" w:rsidRDefault="00BA6DBE" w:rsidP="00D9108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43DAC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A6DBE" w:rsidRPr="003A60CB" w:rsidRDefault="00BA6DBE" w:rsidP="00D910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A6DBE" w:rsidRPr="003A60CB" w:rsidRDefault="00BA6DBE" w:rsidP="00D9108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A60CB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DBE" w:rsidRPr="003A60CB" w:rsidRDefault="00BA6DBE" w:rsidP="00D9108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A60CB">
              <w:rPr>
                <w:rFonts w:ascii="Times New Roman" w:hAnsi="Times New Roman"/>
                <w:b/>
                <w:bCs/>
                <w:sz w:val="28"/>
                <w:szCs w:val="28"/>
              </w:rPr>
              <w:t>77545,1</w:t>
            </w:r>
          </w:p>
        </w:tc>
      </w:tr>
    </w:tbl>
    <w:p w:rsidR="00BA6DBE" w:rsidRDefault="00BA6DBE" w:rsidP="00D9108F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BA6DBE" w:rsidRDefault="00BA6DBE" w:rsidP="00D9108F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BA6DBE" w:rsidRPr="00D9108F" w:rsidRDefault="00BA6DBE" w:rsidP="00D9108F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BA6DBE" w:rsidRPr="00D9108F" w:rsidRDefault="00BA6DBE" w:rsidP="00D910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9108F">
        <w:rPr>
          <w:rFonts w:ascii="Times New Roman" w:hAnsi="Times New Roman"/>
          <w:sz w:val="28"/>
          <w:szCs w:val="28"/>
        </w:rPr>
        <w:t>Заместитель главы муниципального образования</w:t>
      </w:r>
    </w:p>
    <w:p w:rsidR="00BA6DBE" w:rsidRPr="00D9108F" w:rsidRDefault="00BA6DBE" w:rsidP="00D910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9108F">
        <w:rPr>
          <w:rFonts w:ascii="Times New Roman" w:hAnsi="Times New Roman"/>
          <w:sz w:val="28"/>
          <w:szCs w:val="28"/>
        </w:rPr>
        <w:t>Выселковский район, начальник финансового</w:t>
      </w:r>
    </w:p>
    <w:p w:rsidR="00BA6DBE" w:rsidRPr="00D9108F" w:rsidRDefault="00BA6DBE" w:rsidP="00D910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9108F">
        <w:rPr>
          <w:rFonts w:ascii="Times New Roman" w:hAnsi="Times New Roman"/>
          <w:sz w:val="28"/>
          <w:szCs w:val="28"/>
        </w:rPr>
        <w:t>управления администрации муниципального</w:t>
      </w:r>
    </w:p>
    <w:p w:rsidR="00BA6DBE" w:rsidRPr="00D9108F" w:rsidRDefault="00BA6DBE" w:rsidP="00D910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9108F">
        <w:rPr>
          <w:rFonts w:ascii="Times New Roman" w:hAnsi="Times New Roman"/>
          <w:sz w:val="28"/>
          <w:szCs w:val="28"/>
        </w:rPr>
        <w:t>образования Выселковский район                                                 И.А.Колесникова</w:t>
      </w:r>
    </w:p>
    <w:p w:rsidR="00BA6DBE" w:rsidRPr="00D9108F" w:rsidRDefault="00BA6DBE"/>
    <w:p w:rsidR="00BA6DBE" w:rsidRPr="00D9108F" w:rsidRDefault="00BA6DBE"/>
    <w:p w:rsidR="00BA6DBE" w:rsidRPr="00D9108F" w:rsidRDefault="00BA6DBE"/>
    <w:p w:rsidR="00BA6DBE" w:rsidRPr="00D9108F" w:rsidRDefault="00BA6DBE"/>
    <w:p w:rsidR="00BA6DBE" w:rsidRPr="00D9108F" w:rsidRDefault="00BA6DBE"/>
    <w:p w:rsidR="00BA6DBE" w:rsidRPr="00D9108F" w:rsidRDefault="00BA6DBE"/>
    <w:p w:rsidR="00BA6DBE" w:rsidRPr="00D9108F" w:rsidRDefault="00BA6DBE"/>
    <w:p w:rsidR="00BA6DBE" w:rsidRPr="00F96C97" w:rsidRDefault="00BA6DBE" w:rsidP="002E1A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E1ADE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</w:t>
      </w:r>
      <w:r w:rsidRPr="00E0226F">
        <w:rPr>
          <w:rFonts w:ascii="Times New Roman" w:hAnsi="Times New Roman"/>
          <w:color w:val="000000"/>
          <w:sz w:val="28"/>
          <w:szCs w:val="28"/>
        </w:rPr>
        <w:t>ПРИЛОЖЕНИЕ № 1</w:t>
      </w:r>
      <w:r w:rsidRPr="00F96C97">
        <w:rPr>
          <w:rFonts w:ascii="Times New Roman" w:hAnsi="Times New Roman"/>
          <w:color w:val="000000"/>
          <w:sz w:val="28"/>
          <w:szCs w:val="28"/>
        </w:rPr>
        <w:t>5</w:t>
      </w:r>
    </w:p>
    <w:p w:rsidR="00BA6DBE" w:rsidRDefault="00BA6DBE" w:rsidP="002E1ADE">
      <w:pPr>
        <w:pStyle w:val="BodyTextIndent"/>
        <w:ind w:left="0"/>
        <w:rPr>
          <w:szCs w:val="28"/>
        </w:rPr>
      </w:pPr>
      <w:r>
        <w:rPr>
          <w:szCs w:val="28"/>
        </w:rPr>
        <w:t xml:space="preserve">                                                    </w:t>
      </w:r>
      <w:r w:rsidRPr="0041562F">
        <w:rPr>
          <w:szCs w:val="28"/>
        </w:rPr>
        <w:t xml:space="preserve">        </w:t>
      </w:r>
      <w:r>
        <w:rPr>
          <w:szCs w:val="28"/>
        </w:rPr>
        <w:t xml:space="preserve"> </w:t>
      </w:r>
      <w:r w:rsidRPr="00E0226F">
        <w:rPr>
          <w:szCs w:val="28"/>
        </w:rPr>
        <w:t xml:space="preserve">к решению </w:t>
      </w:r>
      <w:r>
        <w:rPr>
          <w:szCs w:val="28"/>
          <w:lang w:val="en-US"/>
        </w:rPr>
        <w:t>XXXII</w:t>
      </w:r>
      <w:r w:rsidRPr="00E0226F">
        <w:rPr>
          <w:szCs w:val="28"/>
        </w:rPr>
        <w:t xml:space="preserve"> сессии Совета</w:t>
      </w:r>
    </w:p>
    <w:p w:rsidR="00BA6DBE" w:rsidRPr="00E0226F" w:rsidRDefault="00BA6DBE" w:rsidP="002E1ADE">
      <w:pPr>
        <w:pStyle w:val="BodyTextIndent"/>
        <w:ind w:left="0"/>
        <w:rPr>
          <w:szCs w:val="28"/>
        </w:rPr>
      </w:pPr>
      <w:r w:rsidRPr="00E0226F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   </w:t>
      </w:r>
      <w:r w:rsidRPr="00E0226F">
        <w:rPr>
          <w:szCs w:val="28"/>
        </w:rPr>
        <w:t>муниципального образования</w:t>
      </w:r>
    </w:p>
    <w:p w:rsidR="00BA6DBE" w:rsidRDefault="00BA6DBE" w:rsidP="002E1A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</w:t>
      </w:r>
      <w:r w:rsidRPr="00E0226F">
        <w:rPr>
          <w:rFonts w:ascii="Times New Roman" w:hAnsi="Times New Roman"/>
          <w:color w:val="000000"/>
          <w:sz w:val="28"/>
          <w:szCs w:val="28"/>
        </w:rPr>
        <w:t>Выселковский район</w:t>
      </w:r>
      <w:r w:rsidRPr="004B21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B21F4">
        <w:rPr>
          <w:rFonts w:ascii="Times New Roman" w:hAnsi="Times New Roman"/>
          <w:sz w:val="28"/>
          <w:szCs w:val="28"/>
          <w:lang w:val="en-US"/>
        </w:rPr>
        <w:t>III</w:t>
      </w:r>
      <w:r w:rsidRPr="004B21F4">
        <w:rPr>
          <w:rFonts w:ascii="Times New Roman" w:hAnsi="Times New Roman"/>
          <w:sz w:val="28"/>
          <w:szCs w:val="28"/>
        </w:rPr>
        <w:t xml:space="preserve"> созыва</w:t>
      </w:r>
    </w:p>
    <w:p w:rsidR="00BA6DBE" w:rsidRPr="0041562F" w:rsidRDefault="00BA6DBE" w:rsidP="002E1A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«О бюджете муниципального образования</w:t>
      </w:r>
    </w:p>
    <w:p w:rsidR="00BA6DBE" w:rsidRDefault="00BA6DBE" w:rsidP="002E1ADE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Выселковский район на 2019 год и на </w:t>
      </w:r>
    </w:p>
    <w:p w:rsidR="00BA6DBE" w:rsidRPr="0041562F" w:rsidRDefault="00BA6DBE" w:rsidP="002E1ADE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плановый период 2020 и 2021 годов»</w:t>
      </w:r>
    </w:p>
    <w:p w:rsidR="00BA6DBE" w:rsidRPr="00F96C97" w:rsidRDefault="00BA6DBE" w:rsidP="002E1AD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6DBE" w:rsidRPr="00F96C97" w:rsidRDefault="00BA6DBE" w:rsidP="002E1AD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6DBE" w:rsidRPr="002E1ADE" w:rsidRDefault="00BA6DBE" w:rsidP="002E1A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1ADE">
        <w:rPr>
          <w:rFonts w:ascii="Times New Roman" w:hAnsi="Times New Roman"/>
          <w:b/>
          <w:sz w:val="28"/>
          <w:szCs w:val="28"/>
        </w:rPr>
        <w:t>Объем  бюджетных ассигнований, направляемых на</w:t>
      </w:r>
    </w:p>
    <w:p w:rsidR="00BA6DBE" w:rsidRPr="002E1ADE" w:rsidRDefault="00BA6DBE" w:rsidP="002E1A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1ADE">
        <w:rPr>
          <w:rFonts w:ascii="Times New Roman" w:hAnsi="Times New Roman"/>
          <w:b/>
          <w:sz w:val="28"/>
          <w:szCs w:val="28"/>
        </w:rPr>
        <w:t>социальную поддержку детей и семей, имеющих детей,</w:t>
      </w:r>
    </w:p>
    <w:p w:rsidR="00BA6DBE" w:rsidRPr="002E1ADE" w:rsidRDefault="00BA6DBE" w:rsidP="002E1A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1ADE">
        <w:rPr>
          <w:rFonts w:ascii="Times New Roman" w:hAnsi="Times New Roman"/>
          <w:b/>
          <w:sz w:val="28"/>
          <w:szCs w:val="28"/>
        </w:rPr>
        <w:t>на плановый период 2020 и 2021 годов</w:t>
      </w:r>
    </w:p>
    <w:p w:rsidR="00BA6DBE" w:rsidRPr="002E1ADE" w:rsidRDefault="00BA6DBE" w:rsidP="002E1A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6DBE" w:rsidRPr="002E1ADE" w:rsidRDefault="00BA6DBE" w:rsidP="002E1A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E1AD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(тыс.рублей)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5954"/>
        <w:gridCol w:w="1275"/>
        <w:gridCol w:w="1276"/>
      </w:tblGrid>
      <w:tr w:rsidR="00BA6DBE" w:rsidRPr="003A60CB" w:rsidTr="003A60CB">
        <w:tc>
          <w:tcPr>
            <w:tcW w:w="709" w:type="dxa"/>
            <w:vMerge w:val="restart"/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954" w:type="dxa"/>
            <w:vMerge w:val="restart"/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Направление расходов</w:t>
            </w:r>
          </w:p>
        </w:tc>
        <w:tc>
          <w:tcPr>
            <w:tcW w:w="2551" w:type="dxa"/>
            <w:gridSpan w:val="2"/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годы</w:t>
            </w:r>
          </w:p>
        </w:tc>
      </w:tr>
      <w:tr w:rsidR="00BA6DBE" w:rsidRPr="003A60CB" w:rsidTr="003A60CB">
        <w:tc>
          <w:tcPr>
            <w:tcW w:w="709" w:type="dxa"/>
            <w:vMerge/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vMerge/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1276" w:type="dxa"/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2021</w:t>
            </w:r>
          </w:p>
        </w:tc>
      </w:tr>
      <w:tr w:rsidR="00BA6DBE" w:rsidRPr="003A60CB" w:rsidTr="003A60CB"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954" w:type="dxa"/>
            <w:tcBorders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обеспечению жилыми помещениями детей-сирот и детям, оставшихся без попечения родителей, лиц их числа детей-сирот и детей, оставшихся без попечения родителей, в соответствии с Законом Краснодарского края «Об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крае»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20710,8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19416,4</w:t>
            </w:r>
          </w:p>
        </w:tc>
      </w:tr>
      <w:tr w:rsidR="00BA6DBE" w:rsidRPr="003A60CB" w:rsidTr="003A60C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512,7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533,2</w:t>
            </w:r>
          </w:p>
        </w:tc>
      </w:tr>
      <w:tr w:rsidR="00BA6DBE" w:rsidRPr="003A60CB" w:rsidTr="003A60C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24147,9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25113,0</w:t>
            </w: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317,9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330,6</w:t>
            </w:r>
          </w:p>
        </w:tc>
      </w:tr>
      <w:tr w:rsidR="00BA6DBE" w:rsidRPr="003A60CB" w:rsidTr="003A60C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выплате 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(попечи-тельство), переданных на воспитание в приемную семью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27004,1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28083,8</w:t>
            </w:r>
          </w:p>
        </w:tc>
      </w:tr>
      <w:tr w:rsidR="00BA6DBE" w:rsidRPr="003A60CB" w:rsidTr="003A60C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выплате  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6817,2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6817,2</w:t>
            </w:r>
          </w:p>
        </w:tc>
      </w:tr>
      <w:tr w:rsidR="00BA6DBE" w:rsidRPr="003A60CB" w:rsidTr="003A60C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1460,1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sz w:val="28"/>
                <w:szCs w:val="28"/>
                <w:lang w:eastAsia="ru-RU"/>
              </w:rPr>
              <w:t>1460,1</w:t>
            </w:r>
          </w:p>
        </w:tc>
      </w:tr>
      <w:tr w:rsidR="00BA6DBE" w:rsidRPr="003A60CB" w:rsidTr="003A60C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DBE" w:rsidRPr="003A60CB" w:rsidTr="003A60C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80970,7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3A60CB" w:rsidRDefault="00BA6DBE" w:rsidP="003A6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60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81754,3</w:t>
            </w:r>
          </w:p>
        </w:tc>
      </w:tr>
    </w:tbl>
    <w:p w:rsidR="00BA6DBE" w:rsidRPr="002E1ADE" w:rsidRDefault="00BA6DBE" w:rsidP="002E1AD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6DBE" w:rsidRPr="002E1ADE" w:rsidRDefault="00BA6DBE" w:rsidP="002E1AD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6DBE" w:rsidRPr="002E1ADE" w:rsidRDefault="00BA6DBE" w:rsidP="002E1AD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6DBE" w:rsidRPr="002E1ADE" w:rsidRDefault="00BA6DBE" w:rsidP="002E1AD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E1ADE">
        <w:rPr>
          <w:rFonts w:ascii="Times New Roman" w:hAnsi="Times New Roman"/>
          <w:sz w:val="28"/>
          <w:szCs w:val="28"/>
        </w:rPr>
        <w:t>Заместитель главы муниципального образования</w:t>
      </w:r>
    </w:p>
    <w:p w:rsidR="00BA6DBE" w:rsidRPr="002E1ADE" w:rsidRDefault="00BA6DBE" w:rsidP="002E1AD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E1ADE">
        <w:rPr>
          <w:rFonts w:ascii="Times New Roman" w:hAnsi="Times New Roman"/>
          <w:sz w:val="28"/>
          <w:szCs w:val="28"/>
        </w:rPr>
        <w:t>Выселковский район, начальник финансового</w:t>
      </w:r>
    </w:p>
    <w:p w:rsidR="00BA6DBE" w:rsidRPr="002E1ADE" w:rsidRDefault="00BA6DBE" w:rsidP="002E1AD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E1ADE">
        <w:rPr>
          <w:rFonts w:ascii="Times New Roman" w:hAnsi="Times New Roman"/>
          <w:sz w:val="28"/>
          <w:szCs w:val="28"/>
        </w:rPr>
        <w:t>управления администрации муниципального</w:t>
      </w:r>
    </w:p>
    <w:p w:rsidR="00BA6DBE" w:rsidRPr="002E1ADE" w:rsidRDefault="00BA6DBE" w:rsidP="002E1AD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E1ADE">
        <w:rPr>
          <w:rFonts w:ascii="Times New Roman" w:hAnsi="Times New Roman"/>
          <w:sz w:val="28"/>
          <w:szCs w:val="28"/>
        </w:rPr>
        <w:t xml:space="preserve">образования Выселковский район                                             </w:t>
      </w:r>
      <w:r w:rsidRPr="005C5E11">
        <w:rPr>
          <w:rFonts w:ascii="Times New Roman" w:hAnsi="Times New Roman"/>
          <w:sz w:val="28"/>
          <w:szCs w:val="28"/>
        </w:rPr>
        <w:t xml:space="preserve">    </w:t>
      </w:r>
      <w:r w:rsidRPr="002E1ADE">
        <w:rPr>
          <w:rFonts w:ascii="Times New Roman" w:hAnsi="Times New Roman"/>
          <w:sz w:val="28"/>
          <w:szCs w:val="28"/>
        </w:rPr>
        <w:t>И.А.Колесникова</w:t>
      </w:r>
    </w:p>
    <w:p w:rsidR="00BA6DBE" w:rsidRPr="00D9108F" w:rsidRDefault="00BA6DBE"/>
    <w:p w:rsidR="00BA6DBE" w:rsidRPr="00D9108F" w:rsidRDefault="00BA6DBE"/>
    <w:p w:rsidR="00BA6DBE" w:rsidRPr="00F96C97" w:rsidRDefault="00BA6DBE"/>
    <w:p w:rsidR="00BA6DBE" w:rsidRPr="00F96C97" w:rsidRDefault="00BA6DBE"/>
    <w:p w:rsidR="00BA6DBE" w:rsidRPr="00F96C97" w:rsidRDefault="00BA6DBE"/>
    <w:p w:rsidR="00BA6DBE" w:rsidRPr="00F96C97" w:rsidRDefault="00BA6DBE"/>
    <w:p w:rsidR="00BA6DBE" w:rsidRPr="00F96C97" w:rsidRDefault="00BA6DBE"/>
    <w:p w:rsidR="00BA6DBE" w:rsidRPr="00F96C97" w:rsidRDefault="00BA6DBE"/>
    <w:p w:rsidR="00BA6DBE" w:rsidRPr="00F96C97" w:rsidRDefault="00BA6DBE" w:rsidP="002A02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E1ADE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</w:t>
      </w:r>
      <w:r w:rsidRPr="00E0226F">
        <w:rPr>
          <w:rFonts w:ascii="Times New Roman" w:hAnsi="Times New Roman"/>
          <w:color w:val="000000"/>
          <w:sz w:val="28"/>
          <w:szCs w:val="28"/>
        </w:rPr>
        <w:t>ПРИЛОЖЕНИЕ № 1</w:t>
      </w:r>
      <w:r w:rsidRPr="00F96C97">
        <w:rPr>
          <w:rFonts w:ascii="Times New Roman" w:hAnsi="Times New Roman"/>
          <w:color w:val="000000"/>
          <w:sz w:val="28"/>
          <w:szCs w:val="28"/>
        </w:rPr>
        <w:t>6</w:t>
      </w:r>
    </w:p>
    <w:p w:rsidR="00BA6DBE" w:rsidRDefault="00BA6DBE" w:rsidP="002A0228">
      <w:pPr>
        <w:pStyle w:val="BodyTextIndent"/>
        <w:ind w:left="0"/>
        <w:rPr>
          <w:szCs w:val="28"/>
        </w:rPr>
      </w:pPr>
      <w:r>
        <w:rPr>
          <w:szCs w:val="28"/>
        </w:rPr>
        <w:t xml:space="preserve">                                                    </w:t>
      </w:r>
      <w:r w:rsidRPr="0041562F">
        <w:rPr>
          <w:szCs w:val="28"/>
        </w:rPr>
        <w:t xml:space="preserve">        </w:t>
      </w:r>
      <w:r>
        <w:rPr>
          <w:szCs w:val="28"/>
        </w:rPr>
        <w:t xml:space="preserve"> </w:t>
      </w:r>
      <w:r w:rsidRPr="00E0226F">
        <w:rPr>
          <w:szCs w:val="28"/>
        </w:rPr>
        <w:t xml:space="preserve">к решению </w:t>
      </w:r>
      <w:r>
        <w:rPr>
          <w:szCs w:val="28"/>
          <w:lang w:val="en-US"/>
        </w:rPr>
        <w:t>XXXII</w:t>
      </w:r>
      <w:r w:rsidRPr="00E0226F">
        <w:rPr>
          <w:szCs w:val="28"/>
        </w:rPr>
        <w:t xml:space="preserve"> сессии Совета</w:t>
      </w:r>
    </w:p>
    <w:p w:rsidR="00BA6DBE" w:rsidRPr="00E0226F" w:rsidRDefault="00BA6DBE" w:rsidP="002A0228">
      <w:pPr>
        <w:pStyle w:val="BodyTextIndent"/>
        <w:ind w:left="0"/>
        <w:rPr>
          <w:szCs w:val="28"/>
        </w:rPr>
      </w:pPr>
      <w:r w:rsidRPr="00E0226F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   </w:t>
      </w:r>
      <w:r w:rsidRPr="00E0226F">
        <w:rPr>
          <w:szCs w:val="28"/>
        </w:rPr>
        <w:t>муниципального образования</w:t>
      </w:r>
    </w:p>
    <w:p w:rsidR="00BA6DBE" w:rsidRDefault="00BA6DBE" w:rsidP="002A02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</w:t>
      </w:r>
      <w:r w:rsidRPr="00E0226F">
        <w:rPr>
          <w:rFonts w:ascii="Times New Roman" w:hAnsi="Times New Roman"/>
          <w:color w:val="000000"/>
          <w:sz w:val="28"/>
          <w:szCs w:val="28"/>
        </w:rPr>
        <w:t>Выселковский район</w:t>
      </w:r>
      <w:r w:rsidRPr="004B21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B21F4">
        <w:rPr>
          <w:rFonts w:ascii="Times New Roman" w:hAnsi="Times New Roman"/>
          <w:sz w:val="28"/>
          <w:szCs w:val="28"/>
          <w:lang w:val="en-US"/>
        </w:rPr>
        <w:t>III</w:t>
      </w:r>
      <w:r w:rsidRPr="004B21F4">
        <w:rPr>
          <w:rFonts w:ascii="Times New Roman" w:hAnsi="Times New Roman"/>
          <w:sz w:val="28"/>
          <w:szCs w:val="28"/>
        </w:rPr>
        <w:t xml:space="preserve"> созыва</w:t>
      </w:r>
    </w:p>
    <w:p w:rsidR="00BA6DBE" w:rsidRPr="0041562F" w:rsidRDefault="00BA6DBE" w:rsidP="002A02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«О бюджете муниципального образования</w:t>
      </w:r>
    </w:p>
    <w:p w:rsidR="00BA6DBE" w:rsidRDefault="00BA6DBE" w:rsidP="002A0228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Выселковский район на 2019 год и на </w:t>
      </w:r>
    </w:p>
    <w:p w:rsidR="00BA6DBE" w:rsidRPr="0041562F" w:rsidRDefault="00BA6DBE" w:rsidP="002A0228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плановый период 2020 и 2021 годов»</w:t>
      </w:r>
    </w:p>
    <w:p w:rsidR="00BA6DBE" w:rsidRPr="00F96C97" w:rsidRDefault="00BA6DBE" w:rsidP="000871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6DBE" w:rsidRPr="000871AA" w:rsidRDefault="00BA6DBE" w:rsidP="000871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71AA">
        <w:rPr>
          <w:rFonts w:ascii="Times New Roman" w:hAnsi="Times New Roman"/>
          <w:b/>
          <w:sz w:val="28"/>
          <w:szCs w:val="28"/>
        </w:rPr>
        <w:t>Источники  внутреннего финансирования дефицита</w:t>
      </w:r>
    </w:p>
    <w:p w:rsidR="00BA6DBE" w:rsidRPr="000871AA" w:rsidRDefault="00BA6DBE" w:rsidP="000871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71AA">
        <w:rPr>
          <w:rFonts w:ascii="Times New Roman" w:hAnsi="Times New Roman"/>
          <w:b/>
          <w:sz w:val="28"/>
          <w:szCs w:val="28"/>
        </w:rPr>
        <w:t>районного бюджета, перечень статей источников</w:t>
      </w:r>
    </w:p>
    <w:p w:rsidR="00BA6DBE" w:rsidRPr="000871AA" w:rsidRDefault="00BA6DBE" w:rsidP="000871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71AA">
        <w:rPr>
          <w:rFonts w:ascii="Times New Roman" w:hAnsi="Times New Roman"/>
          <w:b/>
          <w:sz w:val="28"/>
          <w:szCs w:val="28"/>
        </w:rPr>
        <w:t>финансирования дефицитов бюджетов  на 2019 год</w:t>
      </w:r>
    </w:p>
    <w:p w:rsidR="00BA6DBE" w:rsidRPr="000871AA" w:rsidRDefault="00BA6DBE" w:rsidP="000871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6DBE" w:rsidRPr="000871AA" w:rsidRDefault="00BA6DBE" w:rsidP="000871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871A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(тыс.рублей)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6"/>
        <w:gridCol w:w="4230"/>
        <w:gridCol w:w="1546"/>
      </w:tblGrid>
      <w:tr w:rsidR="00BA6DBE" w:rsidRPr="003A60CB" w:rsidTr="00732B69">
        <w:tc>
          <w:tcPr>
            <w:tcW w:w="3686" w:type="dxa"/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 xml:space="preserve">                    код</w:t>
            </w:r>
          </w:p>
        </w:tc>
        <w:tc>
          <w:tcPr>
            <w:tcW w:w="4230" w:type="dxa"/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Наименование групп, подгрупп, статей, подстатей и видов источников финансирования дефицита бюджета</w:t>
            </w:r>
          </w:p>
        </w:tc>
        <w:tc>
          <w:tcPr>
            <w:tcW w:w="1546" w:type="dxa"/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</w:tr>
      <w:tr w:rsidR="00BA6DBE" w:rsidRPr="003A60CB" w:rsidTr="00732B69">
        <w:tc>
          <w:tcPr>
            <w:tcW w:w="3686" w:type="dxa"/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 xml:space="preserve">                       1</w:t>
            </w:r>
          </w:p>
        </w:tc>
        <w:tc>
          <w:tcPr>
            <w:tcW w:w="4230" w:type="dxa"/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 xml:space="preserve">                             2</w:t>
            </w:r>
          </w:p>
        </w:tc>
        <w:tc>
          <w:tcPr>
            <w:tcW w:w="1546" w:type="dxa"/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 xml:space="preserve">      3</w:t>
            </w:r>
          </w:p>
        </w:tc>
      </w:tr>
      <w:tr w:rsidR="00BA6DBE" w:rsidRPr="003A60CB" w:rsidTr="00732B69">
        <w:tc>
          <w:tcPr>
            <w:tcW w:w="3686" w:type="dxa"/>
            <w:tcBorders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0" w:type="dxa"/>
            <w:tcBorders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6" w:type="dxa"/>
            <w:tcBorders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871AA">
              <w:rPr>
                <w:rFonts w:ascii="Times New Roman" w:hAnsi="Times New Roman"/>
                <w:b/>
                <w:sz w:val="28"/>
                <w:szCs w:val="28"/>
              </w:rPr>
              <w:t>000 01 00 00 00 00 0000 000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871AA">
              <w:rPr>
                <w:rFonts w:ascii="Times New Roman" w:hAnsi="Times New Roman"/>
                <w:b/>
                <w:sz w:val="28"/>
                <w:szCs w:val="28"/>
              </w:rPr>
              <w:t>Источники внутреннего финансирования дефицита бюджета, всего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871AA">
              <w:rPr>
                <w:rFonts w:ascii="Times New Roman" w:hAnsi="Times New Roman"/>
                <w:b/>
                <w:sz w:val="28"/>
                <w:szCs w:val="28"/>
              </w:rPr>
              <w:t xml:space="preserve">  -</w:t>
            </w:r>
            <w:r w:rsidRPr="000871A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334</w:t>
            </w:r>
            <w:r w:rsidRPr="000871AA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 xml:space="preserve">            в том числе: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000 01 03 00 00 00 0000 000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  <w:lang w:val="en-US"/>
              </w:rPr>
              <w:t>-144</w:t>
            </w:r>
            <w:r w:rsidRPr="000871A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000 01 03 01 00 00 0000 000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  <w:lang w:val="en-US"/>
              </w:rPr>
              <w:t>-144</w:t>
            </w:r>
            <w:r w:rsidRPr="000871A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000 01 03 01 00 00 0000 700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  <w:lang w:val="en-US"/>
              </w:rPr>
              <w:t>5760</w:t>
            </w:r>
            <w:r w:rsidRPr="000871AA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000 01 03 01 00 05 0000 710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  <w:lang w:val="en-US"/>
              </w:rPr>
              <w:t>5760</w:t>
            </w:r>
            <w:r w:rsidRPr="000871AA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000 01 03 01 00 00 0000 800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  <w:lang w:val="en-US"/>
              </w:rPr>
              <w:t>72</w:t>
            </w:r>
            <w:r w:rsidRPr="000871AA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000 01 03 01 00 05 0000 810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Погашение бюджетами муниципальных районов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  <w:lang w:val="en-US"/>
              </w:rPr>
              <w:t>72</w:t>
            </w:r>
            <w:r w:rsidRPr="000871AA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000 01 06 00 00 00 0000 000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-</w:t>
            </w:r>
            <w:r w:rsidRPr="000871AA">
              <w:rPr>
                <w:rFonts w:ascii="Times New Roman" w:hAnsi="Times New Roman"/>
                <w:sz w:val="28"/>
                <w:szCs w:val="28"/>
                <w:lang w:val="en-US"/>
              </w:rPr>
              <w:t>190</w:t>
            </w:r>
            <w:r w:rsidRPr="000871A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000 01 06 05 00 00 0000 000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  <w:lang w:val="en-US"/>
              </w:rPr>
              <w:t>-1900</w:t>
            </w:r>
            <w:r w:rsidRPr="000871AA">
              <w:rPr>
                <w:rFonts w:ascii="Times New Roman" w:hAnsi="Times New Roman"/>
                <w:sz w:val="28"/>
                <w:szCs w:val="28"/>
              </w:rPr>
              <w:t>,</w:t>
            </w:r>
            <w:r w:rsidRPr="000871AA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871AA">
              <w:rPr>
                <w:rFonts w:ascii="Times New Roman" w:hAnsi="Times New Roman"/>
                <w:sz w:val="28"/>
                <w:szCs w:val="28"/>
                <w:lang w:val="en-US"/>
              </w:rPr>
              <w:t>000 01 06 05</w:t>
            </w:r>
            <w:r w:rsidRPr="00087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871AA">
              <w:rPr>
                <w:rFonts w:ascii="Times New Roman" w:hAnsi="Times New Roman"/>
                <w:sz w:val="28"/>
                <w:szCs w:val="28"/>
                <w:lang w:val="en-US"/>
              </w:rPr>
              <w:t>00</w:t>
            </w:r>
            <w:r w:rsidRPr="00087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871AA">
              <w:rPr>
                <w:rFonts w:ascii="Times New Roman" w:hAnsi="Times New Roman"/>
                <w:sz w:val="28"/>
                <w:szCs w:val="28"/>
                <w:lang w:val="en-US"/>
              </w:rPr>
              <w:t>00 0000</w:t>
            </w:r>
            <w:r w:rsidRPr="00087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871AA">
              <w:rPr>
                <w:rFonts w:ascii="Times New Roman" w:hAnsi="Times New Roman"/>
                <w:sz w:val="28"/>
                <w:szCs w:val="28"/>
                <w:lang w:val="en-US"/>
              </w:rPr>
              <w:t>500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  <w:lang w:val="en-US"/>
              </w:rPr>
              <w:t>1900</w:t>
            </w:r>
            <w:r w:rsidRPr="000871AA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000 01 06 05 02 00 0000 500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Предоставление бюджетных кредитов другим бюджетам  бюджетной системы Российской Федерации внутри страны в валюте Российской Федерации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  <w:lang w:val="en-US"/>
              </w:rPr>
              <w:t>1900</w:t>
            </w:r>
            <w:r w:rsidRPr="000871AA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000 01 06 05 02 05 0000 540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Предоставление бюджетных кредитов другим бюджетам  бюджетной системы Российской Федерации из бюджетов муниципальных районов внутри страны в валюте Российской Федерации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  <w:lang w:val="en-US"/>
              </w:rPr>
              <w:t>190</w:t>
            </w:r>
            <w:r w:rsidRPr="000871A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000 01 06 05 00 00 0000 600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871AA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000 01 06 05 02 00 0000 600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Возврат бюджетных кредитов другим бюджетам  бюджетной системы Российской Федерации внутри страны в валюте Российской Федерации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871AA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000 01 06 05 02 05 0000 640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из бюджета муниципального района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871AA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000 01 05 00 00 00 0000 000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000 01 05 00 00 00 0000 500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 xml:space="preserve">Увеличение остатков средств бюджетов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1149436,9</w:t>
            </w: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000 01 05 02 00 00 0000 500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средств бюджетов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1149436,9</w:t>
            </w: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000 01 05 02 01 00 0000 510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1149436,9</w:t>
            </w: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000 01 05 02 01 05 0000 510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1149436,9</w:t>
            </w: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000 01 05 00 00 00 0000 600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Уменьшение остатков средств   бюджетов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1149436,9</w:t>
            </w: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000 01 05 02 00 00 0000 600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Уменьшение прочих остатков средств   бюджетов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1149436,9</w:t>
            </w: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000 01 05 02 01 00 0000 610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 средств бюджетов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1149436,9</w:t>
            </w: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32B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000 01 05 02 01 05 0000 610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0871AA" w:rsidRDefault="00BA6DBE" w:rsidP="000871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1AA">
              <w:rPr>
                <w:rFonts w:ascii="Times New Roman" w:hAnsi="Times New Roman"/>
                <w:sz w:val="28"/>
                <w:szCs w:val="28"/>
              </w:rPr>
              <w:t>1149436,9</w:t>
            </w:r>
          </w:p>
        </w:tc>
      </w:tr>
    </w:tbl>
    <w:p w:rsidR="00BA6DBE" w:rsidRPr="000871AA" w:rsidRDefault="00BA6DBE" w:rsidP="000871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6DBE" w:rsidRPr="000871AA" w:rsidRDefault="00BA6DBE" w:rsidP="000871A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BA6DBE" w:rsidRPr="000871AA" w:rsidRDefault="00BA6DBE" w:rsidP="000871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871AA">
        <w:rPr>
          <w:rFonts w:ascii="Times New Roman" w:hAnsi="Times New Roman"/>
          <w:sz w:val="28"/>
          <w:szCs w:val="28"/>
        </w:rPr>
        <w:t>Заместитель главы муниципального</w:t>
      </w:r>
    </w:p>
    <w:p w:rsidR="00BA6DBE" w:rsidRPr="000871AA" w:rsidRDefault="00BA6DBE" w:rsidP="000871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871AA">
        <w:rPr>
          <w:rFonts w:ascii="Times New Roman" w:hAnsi="Times New Roman"/>
          <w:sz w:val="28"/>
          <w:szCs w:val="28"/>
        </w:rPr>
        <w:t>образования Выселковский район,</w:t>
      </w:r>
    </w:p>
    <w:p w:rsidR="00BA6DBE" w:rsidRPr="000871AA" w:rsidRDefault="00BA6DBE" w:rsidP="000871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871AA">
        <w:rPr>
          <w:rFonts w:ascii="Times New Roman" w:hAnsi="Times New Roman"/>
          <w:sz w:val="28"/>
          <w:szCs w:val="28"/>
        </w:rPr>
        <w:t>начальник финансового управления</w:t>
      </w:r>
    </w:p>
    <w:p w:rsidR="00BA6DBE" w:rsidRPr="000871AA" w:rsidRDefault="00BA6DBE" w:rsidP="000871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871AA"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</w:p>
    <w:p w:rsidR="00BA6DBE" w:rsidRPr="000871AA" w:rsidRDefault="00BA6DBE" w:rsidP="000871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871AA">
        <w:rPr>
          <w:rFonts w:ascii="Times New Roman" w:hAnsi="Times New Roman"/>
          <w:sz w:val="28"/>
          <w:szCs w:val="28"/>
        </w:rPr>
        <w:t xml:space="preserve">Выселковский район                                                              </w:t>
      </w:r>
      <w:r w:rsidRPr="00732B69">
        <w:rPr>
          <w:rFonts w:ascii="Times New Roman" w:hAnsi="Times New Roman"/>
          <w:sz w:val="28"/>
          <w:szCs w:val="28"/>
        </w:rPr>
        <w:t xml:space="preserve">      </w:t>
      </w:r>
      <w:r w:rsidRPr="000871AA">
        <w:rPr>
          <w:rFonts w:ascii="Times New Roman" w:hAnsi="Times New Roman"/>
          <w:sz w:val="28"/>
          <w:szCs w:val="28"/>
        </w:rPr>
        <w:t xml:space="preserve">    И.А.Колесникова</w:t>
      </w:r>
    </w:p>
    <w:p w:rsidR="00BA6DBE" w:rsidRPr="005E1E3C" w:rsidRDefault="00BA6DBE" w:rsidP="005E1E3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2E1ADE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</w:t>
      </w:r>
      <w:r w:rsidRPr="00E0226F">
        <w:rPr>
          <w:rFonts w:ascii="Times New Roman" w:hAnsi="Times New Roman"/>
          <w:color w:val="000000"/>
          <w:sz w:val="28"/>
          <w:szCs w:val="28"/>
        </w:rPr>
        <w:t>ПРИЛОЖЕНИЕ № 1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7</w:t>
      </w:r>
    </w:p>
    <w:p w:rsidR="00BA6DBE" w:rsidRDefault="00BA6DBE" w:rsidP="005E1E3C">
      <w:pPr>
        <w:pStyle w:val="BodyTextIndent"/>
        <w:ind w:left="0"/>
        <w:rPr>
          <w:szCs w:val="28"/>
        </w:rPr>
      </w:pPr>
      <w:r>
        <w:rPr>
          <w:szCs w:val="28"/>
        </w:rPr>
        <w:t xml:space="preserve">                                                    </w:t>
      </w:r>
      <w:r w:rsidRPr="0041562F">
        <w:rPr>
          <w:szCs w:val="28"/>
        </w:rPr>
        <w:t xml:space="preserve">        </w:t>
      </w:r>
      <w:r>
        <w:rPr>
          <w:szCs w:val="28"/>
        </w:rPr>
        <w:t xml:space="preserve"> </w:t>
      </w:r>
      <w:r w:rsidRPr="00E0226F">
        <w:rPr>
          <w:szCs w:val="28"/>
        </w:rPr>
        <w:t xml:space="preserve">к решению </w:t>
      </w:r>
      <w:r>
        <w:rPr>
          <w:szCs w:val="28"/>
          <w:lang w:val="en-US"/>
        </w:rPr>
        <w:t>XXXII</w:t>
      </w:r>
      <w:r w:rsidRPr="00E0226F">
        <w:rPr>
          <w:szCs w:val="28"/>
        </w:rPr>
        <w:t xml:space="preserve"> сессии Совета</w:t>
      </w:r>
    </w:p>
    <w:p w:rsidR="00BA6DBE" w:rsidRPr="00E0226F" w:rsidRDefault="00BA6DBE" w:rsidP="005E1E3C">
      <w:pPr>
        <w:pStyle w:val="BodyTextIndent"/>
        <w:ind w:left="0"/>
        <w:rPr>
          <w:szCs w:val="28"/>
        </w:rPr>
      </w:pPr>
      <w:r w:rsidRPr="00E0226F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   </w:t>
      </w:r>
      <w:r w:rsidRPr="00E0226F">
        <w:rPr>
          <w:szCs w:val="28"/>
        </w:rPr>
        <w:t>муниципального образования</w:t>
      </w:r>
    </w:p>
    <w:p w:rsidR="00BA6DBE" w:rsidRDefault="00BA6DBE" w:rsidP="005E1E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</w:t>
      </w:r>
      <w:r w:rsidRPr="00E0226F">
        <w:rPr>
          <w:rFonts w:ascii="Times New Roman" w:hAnsi="Times New Roman"/>
          <w:color w:val="000000"/>
          <w:sz w:val="28"/>
          <w:szCs w:val="28"/>
        </w:rPr>
        <w:t>Выселковский район</w:t>
      </w:r>
      <w:r w:rsidRPr="004B21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B21F4">
        <w:rPr>
          <w:rFonts w:ascii="Times New Roman" w:hAnsi="Times New Roman"/>
          <w:sz w:val="28"/>
          <w:szCs w:val="28"/>
          <w:lang w:val="en-US"/>
        </w:rPr>
        <w:t>III</w:t>
      </w:r>
      <w:r w:rsidRPr="004B21F4">
        <w:rPr>
          <w:rFonts w:ascii="Times New Roman" w:hAnsi="Times New Roman"/>
          <w:sz w:val="28"/>
          <w:szCs w:val="28"/>
        </w:rPr>
        <w:t xml:space="preserve"> созыва</w:t>
      </w:r>
    </w:p>
    <w:p w:rsidR="00BA6DBE" w:rsidRPr="0041562F" w:rsidRDefault="00BA6DBE" w:rsidP="005E1E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«О бюджете муниципального образования</w:t>
      </w:r>
    </w:p>
    <w:p w:rsidR="00BA6DBE" w:rsidRDefault="00BA6DBE" w:rsidP="005E1E3C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Выселковский район на 2019 год и на </w:t>
      </w:r>
    </w:p>
    <w:p w:rsidR="00BA6DBE" w:rsidRPr="0041562F" w:rsidRDefault="00BA6DBE" w:rsidP="005E1E3C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плановый период 2020 и 2021 годов»</w:t>
      </w:r>
    </w:p>
    <w:p w:rsidR="00BA6DBE" w:rsidRPr="00732B69" w:rsidRDefault="00BA6DBE"/>
    <w:p w:rsidR="00BA6DBE" w:rsidRPr="005E1E3C" w:rsidRDefault="00BA6DBE" w:rsidP="005E1E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6DBE" w:rsidRPr="005E1E3C" w:rsidRDefault="00BA6DBE" w:rsidP="005E1E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1E3C">
        <w:rPr>
          <w:rFonts w:ascii="Times New Roman" w:hAnsi="Times New Roman"/>
          <w:b/>
          <w:sz w:val="28"/>
          <w:szCs w:val="28"/>
        </w:rPr>
        <w:t>Источники  внутреннего финансирования дефицита</w:t>
      </w:r>
    </w:p>
    <w:p w:rsidR="00BA6DBE" w:rsidRPr="005E1E3C" w:rsidRDefault="00BA6DBE" w:rsidP="005E1E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1E3C">
        <w:rPr>
          <w:rFonts w:ascii="Times New Roman" w:hAnsi="Times New Roman"/>
          <w:b/>
          <w:sz w:val="28"/>
          <w:szCs w:val="28"/>
        </w:rPr>
        <w:t>районного бюджета, перечень статей источников</w:t>
      </w:r>
    </w:p>
    <w:p w:rsidR="00BA6DBE" w:rsidRPr="005E1E3C" w:rsidRDefault="00BA6DBE" w:rsidP="005E1E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1E3C">
        <w:rPr>
          <w:rFonts w:ascii="Times New Roman" w:hAnsi="Times New Roman"/>
          <w:b/>
          <w:sz w:val="28"/>
          <w:szCs w:val="28"/>
        </w:rPr>
        <w:t>финансирования дефицитов бюджетов  на 2020 и 2021 годы</w:t>
      </w:r>
    </w:p>
    <w:p w:rsidR="00BA6DBE" w:rsidRPr="005E1E3C" w:rsidRDefault="00BA6DBE" w:rsidP="005E1E3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1E3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(тыс.рублей)</w:t>
      </w:r>
    </w:p>
    <w:tbl>
      <w:tblPr>
        <w:tblW w:w="94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3765"/>
        <w:gridCol w:w="1406"/>
        <w:gridCol w:w="1406"/>
      </w:tblGrid>
      <w:tr w:rsidR="00BA6DBE" w:rsidRPr="003A60CB" w:rsidTr="005E1E3C">
        <w:tc>
          <w:tcPr>
            <w:tcW w:w="2835" w:type="dxa"/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3765" w:type="dxa"/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Наименование групп, подгрупп, статей, подстатей и видов источников финанси-рования дефицита бюджета</w:t>
            </w:r>
          </w:p>
        </w:tc>
        <w:tc>
          <w:tcPr>
            <w:tcW w:w="1406" w:type="dxa"/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2020 </w:t>
            </w:r>
            <w:r w:rsidRPr="005E1E3C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406" w:type="dxa"/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202</w:t>
            </w:r>
            <w:r w:rsidRPr="005E1E3C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5E1E3C">
              <w:rPr>
                <w:rFonts w:ascii="Times New Roman" w:hAnsi="Times New Roman"/>
                <w:sz w:val="28"/>
                <w:szCs w:val="28"/>
              </w:rPr>
              <w:t xml:space="preserve">  год</w:t>
            </w:r>
          </w:p>
        </w:tc>
      </w:tr>
      <w:tr w:rsidR="00BA6DBE" w:rsidRPr="003A60CB" w:rsidTr="005E1E3C">
        <w:tc>
          <w:tcPr>
            <w:tcW w:w="2835" w:type="dxa"/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 xml:space="preserve">                       1</w:t>
            </w:r>
          </w:p>
        </w:tc>
        <w:tc>
          <w:tcPr>
            <w:tcW w:w="3765" w:type="dxa"/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 xml:space="preserve">                             2</w:t>
            </w:r>
          </w:p>
        </w:tc>
        <w:tc>
          <w:tcPr>
            <w:tcW w:w="1406" w:type="dxa"/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 xml:space="preserve">      3</w:t>
            </w:r>
          </w:p>
        </w:tc>
        <w:tc>
          <w:tcPr>
            <w:tcW w:w="1406" w:type="dxa"/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A6DBE" w:rsidRPr="003A60CB" w:rsidTr="005E1E3C">
        <w:tc>
          <w:tcPr>
            <w:tcW w:w="2835" w:type="dxa"/>
            <w:tcBorders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E1E3C">
              <w:rPr>
                <w:rFonts w:ascii="Times New Roman" w:hAnsi="Times New Roman"/>
                <w:b/>
                <w:sz w:val="28"/>
                <w:szCs w:val="28"/>
              </w:rPr>
              <w:t>000 01 00 00 00 00 0000 000</w:t>
            </w:r>
          </w:p>
        </w:tc>
        <w:tc>
          <w:tcPr>
            <w:tcW w:w="3765" w:type="dxa"/>
            <w:tcBorders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E1E3C">
              <w:rPr>
                <w:rFonts w:ascii="Times New Roman" w:hAnsi="Times New Roman"/>
                <w:b/>
                <w:sz w:val="28"/>
                <w:szCs w:val="28"/>
              </w:rPr>
              <w:t>Источники внутреннего финансирования дефицита бюджета, всего</w:t>
            </w:r>
          </w:p>
        </w:tc>
        <w:tc>
          <w:tcPr>
            <w:tcW w:w="1406" w:type="dxa"/>
            <w:tcBorders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1E3C">
              <w:rPr>
                <w:rFonts w:ascii="Times New Roman" w:hAnsi="Times New Roman"/>
                <w:b/>
                <w:sz w:val="28"/>
                <w:szCs w:val="28"/>
              </w:rPr>
              <w:t>-2352,0</w:t>
            </w:r>
          </w:p>
        </w:tc>
        <w:tc>
          <w:tcPr>
            <w:tcW w:w="1406" w:type="dxa"/>
            <w:tcBorders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E1E3C">
              <w:rPr>
                <w:rFonts w:ascii="Times New Roman" w:hAnsi="Times New Roman"/>
                <w:b/>
                <w:sz w:val="28"/>
                <w:szCs w:val="28"/>
              </w:rPr>
              <w:t>-2122,0</w:t>
            </w: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 xml:space="preserve">            в том числе: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000 01 03 00 00 00 0000 000</w:t>
            </w: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-</w:t>
            </w:r>
            <w:r w:rsidRPr="005E1E3C">
              <w:rPr>
                <w:rFonts w:ascii="Times New Roman" w:hAnsi="Times New Roman"/>
                <w:sz w:val="28"/>
                <w:szCs w:val="28"/>
                <w:lang w:val="en-US"/>
              </w:rPr>
              <w:t>1152</w:t>
            </w:r>
            <w:r w:rsidRPr="005E1E3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-92</w:t>
            </w:r>
            <w:r w:rsidRPr="005E1E3C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5E1E3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000 01 03 01 00 00 0000 000</w:t>
            </w: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-</w:t>
            </w:r>
            <w:r w:rsidRPr="005E1E3C">
              <w:rPr>
                <w:rFonts w:ascii="Times New Roman" w:hAnsi="Times New Roman"/>
                <w:sz w:val="28"/>
                <w:szCs w:val="28"/>
                <w:lang w:val="en-US"/>
              </w:rPr>
              <w:t>1152</w:t>
            </w:r>
            <w:r w:rsidRPr="005E1E3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-92</w:t>
            </w:r>
            <w:r w:rsidRPr="005E1E3C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5E1E3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000 01 03 01 00 00 0000 700</w:t>
            </w: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  <w:lang w:val="en-US"/>
              </w:rPr>
              <w:t>4608</w:t>
            </w:r>
            <w:r w:rsidRPr="005E1E3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3686,0</w:t>
            </w: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000 01 03 01 00 05 0000 710</w:t>
            </w: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  <w:lang w:val="en-US"/>
              </w:rPr>
              <w:t>4608</w:t>
            </w:r>
            <w:r w:rsidRPr="005E1E3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3686,0</w:t>
            </w: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000 01 03 01 00 00 0000 800</w:t>
            </w: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  <w:lang w:val="en-US"/>
              </w:rPr>
              <w:t>5760</w:t>
            </w:r>
            <w:r w:rsidRPr="005E1E3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  <w:lang w:val="en-US"/>
              </w:rPr>
              <w:t>4608</w:t>
            </w:r>
            <w:r w:rsidRPr="005E1E3C">
              <w:rPr>
                <w:rFonts w:ascii="Times New Roman" w:hAnsi="Times New Roman"/>
                <w:sz w:val="28"/>
                <w:szCs w:val="28"/>
              </w:rPr>
              <w:t>,</w:t>
            </w:r>
            <w:r w:rsidRPr="005E1E3C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000 01 03 01 00 05 0000 810</w:t>
            </w: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Погашение бюджетами муниципальных районов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  <w:lang w:val="en-US"/>
              </w:rPr>
              <w:t>5760</w:t>
            </w:r>
            <w:r w:rsidRPr="005E1E3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E1E3C">
              <w:rPr>
                <w:rFonts w:ascii="Times New Roman" w:hAnsi="Times New Roman"/>
                <w:sz w:val="28"/>
                <w:szCs w:val="28"/>
                <w:lang w:val="en-US"/>
              </w:rPr>
              <w:t>4608</w:t>
            </w:r>
            <w:r w:rsidRPr="005E1E3C">
              <w:rPr>
                <w:rFonts w:ascii="Times New Roman" w:hAnsi="Times New Roman"/>
                <w:sz w:val="28"/>
                <w:szCs w:val="28"/>
              </w:rPr>
              <w:t>,</w:t>
            </w:r>
            <w:r w:rsidRPr="005E1E3C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000 01 06 00 00 00 0000 000</w:t>
            </w: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-1200,0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-1200,0</w:t>
            </w: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000 01 06 05 00 00 0000 000</w:t>
            </w: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-1200,0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-1200,0</w:t>
            </w: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E1E3C">
              <w:rPr>
                <w:rFonts w:ascii="Times New Roman" w:hAnsi="Times New Roman"/>
                <w:sz w:val="28"/>
                <w:szCs w:val="28"/>
                <w:lang w:val="en-US"/>
              </w:rPr>
              <w:t>000 01 06 05</w:t>
            </w:r>
            <w:r w:rsidRPr="005E1E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1E3C">
              <w:rPr>
                <w:rFonts w:ascii="Times New Roman" w:hAnsi="Times New Roman"/>
                <w:sz w:val="28"/>
                <w:szCs w:val="28"/>
                <w:lang w:val="en-US"/>
              </w:rPr>
              <w:t>00</w:t>
            </w:r>
            <w:r w:rsidRPr="005E1E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1E3C">
              <w:rPr>
                <w:rFonts w:ascii="Times New Roman" w:hAnsi="Times New Roman"/>
                <w:sz w:val="28"/>
                <w:szCs w:val="28"/>
                <w:lang w:val="en-US"/>
              </w:rPr>
              <w:t>00 0000</w:t>
            </w:r>
            <w:r w:rsidRPr="005E1E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1E3C">
              <w:rPr>
                <w:rFonts w:ascii="Times New Roman" w:hAnsi="Times New Roman"/>
                <w:sz w:val="28"/>
                <w:szCs w:val="28"/>
                <w:lang w:val="en-US"/>
              </w:rPr>
              <w:t>500</w:t>
            </w: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31</w:t>
            </w:r>
            <w:r w:rsidRPr="005E1E3C">
              <w:rPr>
                <w:rFonts w:ascii="Times New Roman" w:hAnsi="Times New Roman"/>
                <w:sz w:val="28"/>
                <w:szCs w:val="28"/>
                <w:lang w:val="en-US"/>
              </w:rPr>
              <w:t>00,0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2200,0</w:t>
            </w: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000 01 06 05 02 00 0000 500</w:t>
            </w: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Предоставление бюджетных кредитов другим бюджетам  бюджетной системы Российской Федерации внутри страны в валюте Российской Федерации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3100,0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2200,0</w:t>
            </w: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000 01 06 05 02 05 0000 540</w:t>
            </w: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Предоставление бюджетных кредитов другим бюджетам  бюджетной системы Российской Федерации из бюджетов муниципальных районов внутри страны в валюте Российской Федерации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3100,0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2200,0</w:t>
            </w: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000 01 06 05 00 00 0000 600</w:t>
            </w: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1900,0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1000,0</w:t>
            </w: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000 01 06 05 02 00 0000 600</w:t>
            </w: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Возврат бюджетных кредитов другим бюджетам  бюджетной системы Российской Федерации внутри страны в валюте Российской Федерации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1900,0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1000,0</w:t>
            </w: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000 01 06 05 02 05 0000 640</w:t>
            </w: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из бюджета муниципального района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1900,0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1000,0</w:t>
            </w: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000 01 05 00 00 00 0000 000</w:t>
            </w: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 xml:space="preserve">      -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 xml:space="preserve">       -</w:t>
            </w: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000 01 05 00 00 00 0000 500</w:t>
            </w: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 xml:space="preserve">Увеличение остатков средств бюджетов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1107232,6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1107014,3</w:t>
            </w: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000 01 05 02 00 00 0000 500</w:t>
            </w: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средств бюджетов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1107232,6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1107014,3</w:t>
            </w: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000 01 05 02 01 00 0000 510</w:t>
            </w: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1107232,6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1107014,3</w:t>
            </w: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000 01 05 02 01 05 0000 510</w:t>
            </w: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1107232,6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1107014,3</w:t>
            </w: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000 01 05 00 00 00 0000 600</w:t>
            </w: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Уменьшение остатков средств   бюджетов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1107232,6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1107014,3</w:t>
            </w: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000 01 05 02 00 00 0000 600</w:t>
            </w: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Уменьшение прочих остатков средств   бюджетов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1107232,6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1107014,3</w:t>
            </w: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000 01 05 02 01 00 0000 610</w:t>
            </w: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 средств бюджетов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1107232,6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1107014,3</w:t>
            </w: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5E1E3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000 01 05 02 01 05 0000 610</w:t>
            </w: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1107232,6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5E1E3C" w:rsidRDefault="00BA6DBE" w:rsidP="005E1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E3C">
              <w:rPr>
                <w:rFonts w:ascii="Times New Roman" w:hAnsi="Times New Roman"/>
                <w:sz w:val="28"/>
                <w:szCs w:val="28"/>
              </w:rPr>
              <w:t>1107014,3</w:t>
            </w:r>
          </w:p>
        </w:tc>
      </w:tr>
    </w:tbl>
    <w:p w:rsidR="00BA6DBE" w:rsidRDefault="00BA6DBE" w:rsidP="005E1E3C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BA6DBE" w:rsidRDefault="00BA6DBE" w:rsidP="005E1E3C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BA6DBE" w:rsidRDefault="00BA6DBE" w:rsidP="005E1E3C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BA6DBE" w:rsidRPr="005E1E3C" w:rsidRDefault="00BA6DBE" w:rsidP="005E1E3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1E3C">
        <w:rPr>
          <w:rFonts w:ascii="Times New Roman" w:hAnsi="Times New Roman"/>
          <w:sz w:val="28"/>
          <w:szCs w:val="28"/>
        </w:rPr>
        <w:t>Заместитель главы муниципального</w:t>
      </w:r>
    </w:p>
    <w:p w:rsidR="00BA6DBE" w:rsidRPr="005E1E3C" w:rsidRDefault="00BA6DBE" w:rsidP="005E1E3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1E3C">
        <w:rPr>
          <w:rFonts w:ascii="Times New Roman" w:hAnsi="Times New Roman"/>
          <w:sz w:val="28"/>
          <w:szCs w:val="28"/>
        </w:rPr>
        <w:t>образования Выселковский район,</w:t>
      </w:r>
    </w:p>
    <w:p w:rsidR="00BA6DBE" w:rsidRPr="005E1E3C" w:rsidRDefault="00BA6DBE" w:rsidP="005E1E3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1E3C">
        <w:rPr>
          <w:rFonts w:ascii="Times New Roman" w:hAnsi="Times New Roman"/>
          <w:sz w:val="28"/>
          <w:szCs w:val="28"/>
        </w:rPr>
        <w:t>начальник финансового управления</w:t>
      </w:r>
    </w:p>
    <w:p w:rsidR="00BA6DBE" w:rsidRPr="005E1E3C" w:rsidRDefault="00BA6DBE" w:rsidP="005E1E3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1E3C"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:rsidR="00BA6DBE" w:rsidRPr="005E1E3C" w:rsidRDefault="00BA6DBE" w:rsidP="005E1E3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1E3C">
        <w:rPr>
          <w:rFonts w:ascii="Times New Roman" w:hAnsi="Times New Roman"/>
          <w:sz w:val="28"/>
          <w:szCs w:val="28"/>
        </w:rPr>
        <w:t xml:space="preserve">образования Выселковский район                                   </w:t>
      </w:r>
      <w:r w:rsidRPr="00337E68">
        <w:rPr>
          <w:rFonts w:ascii="Times New Roman" w:hAnsi="Times New Roman"/>
          <w:sz w:val="28"/>
          <w:szCs w:val="28"/>
        </w:rPr>
        <w:t xml:space="preserve">         </w:t>
      </w:r>
      <w:r w:rsidRPr="005E1E3C">
        <w:rPr>
          <w:rFonts w:ascii="Times New Roman" w:hAnsi="Times New Roman"/>
          <w:sz w:val="28"/>
          <w:szCs w:val="28"/>
        </w:rPr>
        <w:t xml:space="preserve">     И.А.Колесникова</w:t>
      </w:r>
    </w:p>
    <w:p w:rsidR="00BA6DBE" w:rsidRPr="00732B69" w:rsidRDefault="00BA6DBE"/>
    <w:p w:rsidR="00BA6DBE" w:rsidRPr="00732B69" w:rsidRDefault="00BA6DBE"/>
    <w:p w:rsidR="00BA6DBE" w:rsidRPr="00732B69" w:rsidRDefault="00BA6DBE"/>
    <w:p w:rsidR="00BA6DBE" w:rsidRPr="00732B69" w:rsidRDefault="00BA6DBE"/>
    <w:p w:rsidR="00BA6DBE" w:rsidRPr="00732B69" w:rsidRDefault="00BA6DBE"/>
    <w:p w:rsidR="00BA6DBE" w:rsidRPr="00732B69" w:rsidRDefault="00BA6DBE"/>
    <w:p w:rsidR="00BA6DBE" w:rsidRPr="00732B69" w:rsidRDefault="00BA6DBE"/>
    <w:p w:rsidR="00BA6DBE" w:rsidRPr="00732B69" w:rsidRDefault="00BA6DBE"/>
    <w:p w:rsidR="00BA6DBE" w:rsidRPr="00732B69" w:rsidRDefault="00BA6DBE"/>
    <w:p w:rsidR="00BA6DBE" w:rsidRPr="00732B69" w:rsidRDefault="00BA6DBE"/>
    <w:p w:rsidR="00BA6DBE" w:rsidRPr="00732B69" w:rsidRDefault="00BA6DBE"/>
    <w:p w:rsidR="00BA6DBE" w:rsidRPr="00732B69" w:rsidRDefault="00BA6DBE"/>
    <w:p w:rsidR="00BA6DBE" w:rsidRPr="00732B69" w:rsidRDefault="00BA6DBE"/>
    <w:p w:rsidR="00BA6DBE" w:rsidRPr="00732B69" w:rsidRDefault="00BA6DBE"/>
    <w:p w:rsidR="00BA6DBE" w:rsidRPr="00732B69" w:rsidRDefault="00BA6DBE"/>
    <w:p w:rsidR="00BA6DBE" w:rsidRPr="00F96C97" w:rsidRDefault="00BA6DBE" w:rsidP="001D23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6C97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</w:t>
      </w:r>
      <w:r w:rsidRPr="00E0226F">
        <w:rPr>
          <w:rFonts w:ascii="Times New Roman" w:hAnsi="Times New Roman"/>
          <w:color w:val="000000"/>
          <w:sz w:val="28"/>
          <w:szCs w:val="28"/>
        </w:rPr>
        <w:t>ПРИЛОЖЕНИЕ № 1</w:t>
      </w:r>
      <w:r w:rsidRPr="00F96C97">
        <w:rPr>
          <w:rFonts w:ascii="Times New Roman" w:hAnsi="Times New Roman"/>
          <w:color w:val="000000"/>
          <w:sz w:val="28"/>
          <w:szCs w:val="28"/>
        </w:rPr>
        <w:t>8</w:t>
      </w:r>
    </w:p>
    <w:p w:rsidR="00BA6DBE" w:rsidRDefault="00BA6DBE" w:rsidP="001D23E6">
      <w:pPr>
        <w:pStyle w:val="BodyTextIndent"/>
        <w:ind w:left="0"/>
        <w:rPr>
          <w:szCs w:val="28"/>
        </w:rPr>
      </w:pPr>
      <w:r>
        <w:rPr>
          <w:szCs w:val="28"/>
        </w:rPr>
        <w:t xml:space="preserve">                                                    </w:t>
      </w:r>
      <w:r w:rsidRPr="0041562F">
        <w:rPr>
          <w:szCs w:val="28"/>
        </w:rPr>
        <w:t xml:space="preserve">        </w:t>
      </w:r>
      <w:r>
        <w:rPr>
          <w:szCs w:val="28"/>
        </w:rPr>
        <w:t xml:space="preserve"> </w:t>
      </w:r>
      <w:r w:rsidRPr="00E0226F">
        <w:rPr>
          <w:szCs w:val="28"/>
        </w:rPr>
        <w:t xml:space="preserve">к решению </w:t>
      </w:r>
      <w:r>
        <w:rPr>
          <w:szCs w:val="28"/>
          <w:lang w:val="en-US"/>
        </w:rPr>
        <w:t>XXXII</w:t>
      </w:r>
      <w:r w:rsidRPr="00E0226F">
        <w:rPr>
          <w:szCs w:val="28"/>
        </w:rPr>
        <w:t xml:space="preserve"> сессии Совета</w:t>
      </w:r>
    </w:p>
    <w:p w:rsidR="00BA6DBE" w:rsidRPr="00E0226F" w:rsidRDefault="00BA6DBE" w:rsidP="001D23E6">
      <w:pPr>
        <w:pStyle w:val="BodyTextIndent"/>
        <w:ind w:left="0"/>
        <w:rPr>
          <w:szCs w:val="28"/>
        </w:rPr>
      </w:pPr>
      <w:r w:rsidRPr="00E0226F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   </w:t>
      </w:r>
      <w:r w:rsidRPr="00E0226F">
        <w:rPr>
          <w:szCs w:val="28"/>
        </w:rPr>
        <w:t>муниципального образования</w:t>
      </w:r>
    </w:p>
    <w:p w:rsidR="00BA6DBE" w:rsidRDefault="00BA6DBE" w:rsidP="001D23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</w:t>
      </w:r>
      <w:r w:rsidRPr="00E0226F">
        <w:rPr>
          <w:rFonts w:ascii="Times New Roman" w:hAnsi="Times New Roman"/>
          <w:color w:val="000000"/>
          <w:sz w:val="28"/>
          <w:szCs w:val="28"/>
        </w:rPr>
        <w:t>Выселковский район</w:t>
      </w:r>
      <w:r w:rsidRPr="004B21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B21F4">
        <w:rPr>
          <w:rFonts w:ascii="Times New Roman" w:hAnsi="Times New Roman"/>
          <w:sz w:val="28"/>
          <w:szCs w:val="28"/>
          <w:lang w:val="en-US"/>
        </w:rPr>
        <w:t>III</w:t>
      </w:r>
      <w:r w:rsidRPr="004B21F4">
        <w:rPr>
          <w:rFonts w:ascii="Times New Roman" w:hAnsi="Times New Roman"/>
          <w:sz w:val="28"/>
          <w:szCs w:val="28"/>
        </w:rPr>
        <w:t xml:space="preserve"> созыва</w:t>
      </w:r>
    </w:p>
    <w:p w:rsidR="00BA6DBE" w:rsidRPr="0041562F" w:rsidRDefault="00BA6DBE" w:rsidP="001D23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«О бюджете муниципального образования</w:t>
      </w:r>
    </w:p>
    <w:p w:rsidR="00BA6DBE" w:rsidRDefault="00BA6DBE" w:rsidP="001D23E6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Выселковский район на 2019 год и на </w:t>
      </w:r>
    </w:p>
    <w:p w:rsidR="00BA6DBE" w:rsidRPr="0041562F" w:rsidRDefault="00BA6DBE" w:rsidP="001D23E6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плановый период 2020 и 2021 годов»</w:t>
      </w:r>
    </w:p>
    <w:p w:rsidR="00BA6DBE" w:rsidRPr="00F96C97" w:rsidRDefault="00BA6DBE"/>
    <w:p w:rsidR="00BA6DBE" w:rsidRPr="00F96C97" w:rsidRDefault="00BA6DBE"/>
    <w:p w:rsidR="00BA6DBE" w:rsidRPr="001E7613" w:rsidRDefault="00BA6DBE" w:rsidP="0087712C">
      <w:pPr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</w:p>
    <w:p w:rsidR="00BA6DBE" w:rsidRPr="00F96C97" w:rsidRDefault="00BA6DBE" w:rsidP="008771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7613">
        <w:rPr>
          <w:rFonts w:ascii="Times New Roman" w:hAnsi="Times New Roman"/>
          <w:b/>
          <w:sz w:val="28"/>
          <w:szCs w:val="28"/>
        </w:rPr>
        <w:t>Объ</w:t>
      </w:r>
      <w:r>
        <w:rPr>
          <w:rFonts w:ascii="Times New Roman" w:hAnsi="Times New Roman"/>
          <w:b/>
          <w:sz w:val="28"/>
          <w:szCs w:val="28"/>
        </w:rPr>
        <w:t>е</w:t>
      </w:r>
      <w:r w:rsidRPr="001E7613">
        <w:rPr>
          <w:rFonts w:ascii="Times New Roman" w:hAnsi="Times New Roman"/>
          <w:b/>
          <w:sz w:val="28"/>
          <w:szCs w:val="28"/>
        </w:rPr>
        <w:t xml:space="preserve">м межбюджетных трансфертов, предоставляемых </w:t>
      </w:r>
      <w:r>
        <w:rPr>
          <w:rFonts w:ascii="Times New Roman" w:hAnsi="Times New Roman"/>
          <w:b/>
          <w:sz w:val="28"/>
          <w:szCs w:val="28"/>
        </w:rPr>
        <w:t>бюджетам</w:t>
      </w:r>
    </w:p>
    <w:p w:rsidR="00BA6DBE" w:rsidRPr="00F96C97" w:rsidRDefault="00BA6DBE" w:rsidP="008771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сельских поселений муниципального образования</w:t>
      </w:r>
    </w:p>
    <w:p w:rsidR="00BA6DBE" w:rsidRDefault="00BA6DBE" w:rsidP="008771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Выселковский район</w:t>
      </w:r>
      <w:r w:rsidRPr="001E7613">
        <w:rPr>
          <w:rFonts w:ascii="Times New Roman" w:hAnsi="Times New Roman"/>
          <w:b/>
          <w:sz w:val="28"/>
          <w:szCs w:val="28"/>
        </w:rPr>
        <w:t>, на 201</w:t>
      </w:r>
      <w:r w:rsidRPr="002C7C1E">
        <w:rPr>
          <w:rFonts w:ascii="Times New Roman" w:hAnsi="Times New Roman"/>
          <w:b/>
          <w:sz w:val="28"/>
          <w:szCs w:val="28"/>
        </w:rPr>
        <w:t>9</w:t>
      </w:r>
      <w:r w:rsidRPr="001E7613">
        <w:rPr>
          <w:rFonts w:ascii="Times New Roman" w:hAnsi="Times New Roman"/>
          <w:b/>
          <w:sz w:val="28"/>
          <w:szCs w:val="28"/>
        </w:rPr>
        <w:t xml:space="preserve"> год</w:t>
      </w:r>
    </w:p>
    <w:p w:rsidR="00BA6DBE" w:rsidRPr="001E7613" w:rsidRDefault="00BA6DBE" w:rsidP="008771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A6DBE" w:rsidRDefault="00BA6DBE" w:rsidP="0087712C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1E7613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18" w:type="pct"/>
        <w:tblLayout w:type="fixed"/>
        <w:tblCellMar>
          <w:left w:w="0" w:type="dxa"/>
          <w:right w:w="0" w:type="dxa"/>
        </w:tblCellMar>
        <w:tblLook w:val="00A0"/>
      </w:tblPr>
      <w:tblGrid>
        <w:gridCol w:w="51"/>
        <w:gridCol w:w="7374"/>
        <w:gridCol w:w="2228"/>
        <w:gridCol w:w="50"/>
      </w:tblGrid>
      <w:tr w:rsidR="00BA6DBE" w:rsidRPr="003A60CB" w:rsidTr="00743DAC">
        <w:trPr>
          <w:trHeight w:val="435"/>
        </w:trPr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B6676F" w:rsidRDefault="00BA6DBE" w:rsidP="00743D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6DBE" w:rsidRPr="00B6676F" w:rsidRDefault="00BA6DBE" w:rsidP="00743D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6F">
              <w:rPr>
                <w:rFonts w:ascii="Times New Roman" w:hAnsi="Times New Roman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1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6DBE" w:rsidRPr="00B6676F" w:rsidRDefault="00BA6DBE" w:rsidP="00743D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76F"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B6676F" w:rsidRDefault="00BA6DBE" w:rsidP="00743D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43DAC">
        <w:trPr>
          <w:trHeight w:val="330"/>
        </w:trPr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B6676F" w:rsidRDefault="00BA6DBE" w:rsidP="00743D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B6676F" w:rsidRDefault="00BA6DBE" w:rsidP="00743DA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6676F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сего</w:t>
            </w:r>
          </w:p>
        </w:tc>
        <w:tc>
          <w:tcPr>
            <w:tcW w:w="1148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2C7C1E" w:rsidRDefault="00BA6DBE" w:rsidP="00743D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7716D2" w:rsidRDefault="00BA6DBE" w:rsidP="00743D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</w:tr>
      <w:tr w:rsidR="00BA6DBE" w:rsidRPr="003A60CB" w:rsidTr="00743DAC">
        <w:trPr>
          <w:trHeight w:val="330"/>
        </w:trPr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B6676F" w:rsidRDefault="00BA6DBE" w:rsidP="00743D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B6676F" w:rsidRDefault="00BA6DBE" w:rsidP="00743D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8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E57D02" w:rsidRDefault="00BA6DBE" w:rsidP="00743D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B6676F" w:rsidRDefault="00BA6DBE" w:rsidP="00743D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43DAC">
        <w:trPr>
          <w:trHeight w:val="1010"/>
        </w:trPr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B6676F" w:rsidRDefault="00BA6DBE" w:rsidP="00743D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B6676F" w:rsidRDefault="00BA6DBE" w:rsidP="00743D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676F">
              <w:rPr>
                <w:rFonts w:ascii="Times New Roman" w:hAnsi="Times New Roman"/>
                <w:sz w:val="28"/>
                <w:szCs w:val="28"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1148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4C7286" w:rsidRDefault="00BA6DBE" w:rsidP="00743D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5000,0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B6676F" w:rsidRDefault="00BA6DBE" w:rsidP="00743D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43DAC">
        <w:trPr>
          <w:trHeight w:val="330"/>
        </w:trPr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B6676F" w:rsidRDefault="00BA6DBE" w:rsidP="00743D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B6676F" w:rsidRDefault="00BA6DBE" w:rsidP="00743D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8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E57D02" w:rsidRDefault="00BA6DBE" w:rsidP="00743DA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6DBE" w:rsidRPr="00B6676F" w:rsidRDefault="00BA6DBE" w:rsidP="00743D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A6DBE" w:rsidRDefault="00BA6DBE" w:rsidP="0087712C">
      <w:pPr>
        <w:autoSpaceDE w:val="0"/>
        <w:autoSpaceDN w:val="0"/>
        <w:adjustRightInd w:val="0"/>
        <w:spacing w:after="0" w:line="240" w:lineRule="auto"/>
        <w:jc w:val="both"/>
        <w:rPr>
          <w:rStyle w:val="PageNumber"/>
          <w:rFonts w:eastAsia="Calibri"/>
          <w:szCs w:val="28"/>
          <w:lang w:val="en-US"/>
        </w:rPr>
      </w:pPr>
    </w:p>
    <w:p w:rsidR="00BA6DBE" w:rsidRDefault="00BA6DBE" w:rsidP="0087712C">
      <w:pPr>
        <w:autoSpaceDE w:val="0"/>
        <w:autoSpaceDN w:val="0"/>
        <w:adjustRightInd w:val="0"/>
        <w:spacing w:after="0" w:line="240" w:lineRule="auto"/>
        <w:jc w:val="both"/>
        <w:rPr>
          <w:rStyle w:val="PageNumber"/>
          <w:rFonts w:eastAsia="Calibri"/>
          <w:szCs w:val="28"/>
          <w:lang w:val="en-US"/>
        </w:rPr>
      </w:pPr>
    </w:p>
    <w:p w:rsidR="00BA6DBE" w:rsidRPr="000219B3" w:rsidRDefault="00BA6DBE" w:rsidP="0087712C">
      <w:pPr>
        <w:autoSpaceDE w:val="0"/>
        <w:autoSpaceDN w:val="0"/>
        <w:adjustRightInd w:val="0"/>
        <w:spacing w:after="0" w:line="240" w:lineRule="auto"/>
        <w:jc w:val="both"/>
        <w:rPr>
          <w:rStyle w:val="PageNumber"/>
          <w:rFonts w:eastAsia="Calibri"/>
          <w:szCs w:val="28"/>
          <w:lang w:val="en-US"/>
        </w:rPr>
      </w:pPr>
    </w:p>
    <w:p w:rsidR="00BA6DBE" w:rsidRDefault="00BA6DBE" w:rsidP="0087712C">
      <w:pPr>
        <w:autoSpaceDE w:val="0"/>
        <w:autoSpaceDN w:val="0"/>
        <w:adjustRightInd w:val="0"/>
        <w:spacing w:after="0" w:line="240" w:lineRule="auto"/>
        <w:jc w:val="both"/>
        <w:rPr>
          <w:rStyle w:val="PageNumber"/>
          <w:rFonts w:eastAsia="Calibri"/>
          <w:szCs w:val="28"/>
        </w:rPr>
      </w:pPr>
      <w:r>
        <w:rPr>
          <w:rStyle w:val="PageNumber"/>
          <w:rFonts w:eastAsia="Calibri"/>
          <w:szCs w:val="28"/>
        </w:rPr>
        <w:t>Заместитель главы муниципального образования</w:t>
      </w:r>
    </w:p>
    <w:p w:rsidR="00BA6DBE" w:rsidRDefault="00BA6DBE" w:rsidP="0087712C">
      <w:pPr>
        <w:autoSpaceDE w:val="0"/>
        <w:autoSpaceDN w:val="0"/>
        <w:adjustRightInd w:val="0"/>
        <w:spacing w:after="0" w:line="240" w:lineRule="auto"/>
        <w:jc w:val="both"/>
        <w:rPr>
          <w:rStyle w:val="PageNumber"/>
          <w:rFonts w:eastAsia="Calibri"/>
          <w:szCs w:val="28"/>
        </w:rPr>
      </w:pPr>
      <w:r>
        <w:rPr>
          <w:rStyle w:val="PageNumber"/>
          <w:rFonts w:eastAsia="Calibri"/>
          <w:szCs w:val="28"/>
        </w:rPr>
        <w:t xml:space="preserve">Выселковский  район, начальник финансового </w:t>
      </w:r>
    </w:p>
    <w:p w:rsidR="00BA6DBE" w:rsidRDefault="00BA6DBE" w:rsidP="0087712C">
      <w:pPr>
        <w:autoSpaceDE w:val="0"/>
        <w:autoSpaceDN w:val="0"/>
        <w:adjustRightInd w:val="0"/>
        <w:spacing w:after="0" w:line="240" w:lineRule="auto"/>
        <w:jc w:val="both"/>
        <w:rPr>
          <w:rStyle w:val="PageNumber"/>
          <w:rFonts w:eastAsia="Calibri"/>
          <w:szCs w:val="28"/>
        </w:rPr>
      </w:pPr>
      <w:r>
        <w:rPr>
          <w:rStyle w:val="PageNumber"/>
          <w:rFonts w:eastAsia="Calibri"/>
          <w:szCs w:val="28"/>
        </w:rPr>
        <w:t>управления администрации муниципального</w:t>
      </w:r>
    </w:p>
    <w:p w:rsidR="00BA6DBE" w:rsidRPr="003945A6" w:rsidRDefault="00BA6DBE" w:rsidP="0087712C">
      <w:pPr>
        <w:autoSpaceDE w:val="0"/>
        <w:autoSpaceDN w:val="0"/>
        <w:adjustRightInd w:val="0"/>
        <w:spacing w:after="0" w:line="240" w:lineRule="auto"/>
        <w:jc w:val="both"/>
        <w:rPr>
          <w:rStyle w:val="PageNumber"/>
          <w:rFonts w:eastAsia="Calibri"/>
          <w:szCs w:val="28"/>
        </w:rPr>
      </w:pPr>
      <w:r>
        <w:rPr>
          <w:rStyle w:val="PageNumber"/>
          <w:rFonts w:eastAsia="Calibri"/>
          <w:szCs w:val="28"/>
        </w:rPr>
        <w:t xml:space="preserve">образования  Выселковский  район                                      </w:t>
      </w:r>
      <w:r w:rsidRPr="0016695E">
        <w:rPr>
          <w:rStyle w:val="PageNumber"/>
          <w:rFonts w:eastAsia="Calibri"/>
          <w:szCs w:val="28"/>
        </w:rPr>
        <w:t xml:space="preserve">  </w:t>
      </w:r>
      <w:r>
        <w:rPr>
          <w:rStyle w:val="PageNumber"/>
          <w:rFonts w:eastAsia="Calibri"/>
          <w:szCs w:val="28"/>
        </w:rPr>
        <w:t xml:space="preserve">      И.А. Колесникова</w:t>
      </w:r>
    </w:p>
    <w:p w:rsidR="00BA6DBE" w:rsidRPr="0087712C" w:rsidRDefault="00BA6DBE"/>
    <w:p w:rsidR="00BA6DBE" w:rsidRPr="00732B69" w:rsidRDefault="00BA6DBE"/>
    <w:p w:rsidR="00BA6DBE" w:rsidRPr="00732B69" w:rsidRDefault="00BA6DBE"/>
    <w:p w:rsidR="00BA6DBE" w:rsidRPr="00732B69" w:rsidRDefault="00BA6DBE"/>
    <w:p w:rsidR="00BA6DBE" w:rsidRPr="00732B69" w:rsidRDefault="00BA6DBE"/>
    <w:p w:rsidR="00BA6DBE" w:rsidRPr="00F96C97" w:rsidRDefault="00BA6DBE"/>
    <w:p w:rsidR="00BA6DBE" w:rsidRPr="00F96C97" w:rsidRDefault="00BA6DBE"/>
    <w:p w:rsidR="00BA6DBE" w:rsidRPr="00F96C97" w:rsidRDefault="00BA6DBE"/>
    <w:p w:rsidR="00BA6DBE" w:rsidRPr="00F96C97" w:rsidRDefault="00BA6DBE"/>
    <w:p w:rsidR="00BA6DBE" w:rsidRPr="00F96C97" w:rsidRDefault="00BA6DBE" w:rsidP="001300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30072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</w:t>
      </w:r>
      <w:r w:rsidRPr="00E0226F">
        <w:rPr>
          <w:rFonts w:ascii="Times New Roman" w:hAnsi="Times New Roman"/>
          <w:color w:val="000000"/>
          <w:sz w:val="28"/>
          <w:szCs w:val="28"/>
        </w:rPr>
        <w:t>ПРИЛОЖЕНИЕ № 1</w:t>
      </w:r>
      <w:r w:rsidRPr="00F96C97">
        <w:rPr>
          <w:rFonts w:ascii="Times New Roman" w:hAnsi="Times New Roman"/>
          <w:color w:val="000000"/>
          <w:sz w:val="28"/>
          <w:szCs w:val="28"/>
        </w:rPr>
        <w:t>9</w:t>
      </w:r>
    </w:p>
    <w:p w:rsidR="00BA6DBE" w:rsidRDefault="00BA6DBE" w:rsidP="00130072">
      <w:pPr>
        <w:pStyle w:val="BodyTextIndent"/>
        <w:ind w:left="0"/>
        <w:rPr>
          <w:szCs w:val="28"/>
        </w:rPr>
      </w:pPr>
      <w:r>
        <w:rPr>
          <w:szCs w:val="28"/>
        </w:rPr>
        <w:t xml:space="preserve">                                                    </w:t>
      </w:r>
      <w:r w:rsidRPr="0041562F">
        <w:rPr>
          <w:szCs w:val="28"/>
        </w:rPr>
        <w:t xml:space="preserve">        </w:t>
      </w:r>
      <w:r>
        <w:rPr>
          <w:szCs w:val="28"/>
        </w:rPr>
        <w:t xml:space="preserve"> </w:t>
      </w:r>
      <w:r w:rsidRPr="00E0226F">
        <w:rPr>
          <w:szCs w:val="28"/>
        </w:rPr>
        <w:t xml:space="preserve">к решению </w:t>
      </w:r>
      <w:r>
        <w:rPr>
          <w:szCs w:val="28"/>
          <w:lang w:val="en-US"/>
        </w:rPr>
        <w:t>XXXII</w:t>
      </w:r>
      <w:r w:rsidRPr="00E0226F">
        <w:rPr>
          <w:szCs w:val="28"/>
        </w:rPr>
        <w:t xml:space="preserve"> сессии Совета</w:t>
      </w:r>
    </w:p>
    <w:p w:rsidR="00BA6DBE" w:rsidRPr="00E0226F" w:rsidRDefault="00BA6DBE" w:rsidP="00130072">
      <w:pPr>
        <w:pStyle w:val="BodyTextIndent"/>
        <w:ind w:left="0"/>
        <w:rPr>
          <w:szCs w:val="28"/>
        </w:rPr>
      </w:pPr>
      <w:r w:rsidRPr="00E0226F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   </w:t>
      </w:r>
      <w:r w:rsidRPr="00E0226F">
        <w:rPr>
          <w:szCs w:val="28"/>
        </w:rPr>
        <w:t>муниципального образования</w:t>
      </w:r>
    </w:p>
    <w:p w:rsidR="00BA6DBE" w:rsidRDefault="00BA6DBE" w:rsidP="001300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</w:t>
      </w:r>
      <w:r w:rsidRPr="00E0226F">
        <w:rPr>
          <w:rFonts w:ascii="Times New Roman" w:hAnsi="Times New Roman"/>
          <w:color w:val="000000"/>
          <w:sz w:val="28"/>
          <w:szCs w:val="28"/>
        </w:rPr>
        <w:t>Выселковский район</w:t>
      </w:r>
      <w:r w:rsidRPr="004B21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B21F4">
        <w:rPr>
          <w:rFonts w:ascii="Times New Roman" w:hAnsi="Times New Roman"/>
          <w:sz w:val="28"/>
          <w:szCs w:val="28"/>
          <w:lang w:val="en-US"/>
        </w:rPr>
        <w:t>III</w:t>
      </w:r>
      <w:r w:rsidRPr="004B21F4">
        <w:rPr>
          <w:rFonts w:ascii="Times New Roman" w:hAnsi="Times New Roman"/>
          <w:sz w:val="28"/>
          <w:szCs w:val="28"/>
        </w:rPr>
        <w:t xml:space="preserve"> созыва</w:t>
      </w:r>
    </w:p>
    <w:p w:rsidR="00BA6DBE" w:rsidRPr="0041562F" w:rsidRDefault="00BA6DBE" w:rsidP="001300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«О бюджете муниципального образования</w:t>
      </w:r>
    </w:p>
    <w:p w:rsidR="00BA6DBE" w:rsidRDefault="00BA6DBE" w:rsidP="00130072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Выселковский район на 2019 год и на </w:t>
      </w:r>
    </w:p>
    <w:p w:rsidR="00BA6DBE" w:rsidRPr="0041562F" w:rsidRDefault="00BA6DBE" w:rsidP="00130072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плановый период 2020 и 2021 годов»</w:t>
      </w:r>
    </w:p>
    <w:p w:rsidR="00BA6DBE" w:rsidRPr="004A4CF6" w:rsidRDefault="00BA6DBE"/>
    <w:p w:rsidR="00BA6DBE" w:rsidRPr="004A4CF6" w:rsidRDefault="00BA6DBE" w:rsidP="004A4CF6">
      <w:pPr>
        <w:pStyle w:val="BodyText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A4CF6">
        <w:rPr>
          <w:rFonts w:ascii="Times New Roman" w:hAnsi="Times New Roman"/>
          <w:b/>
          <w:bCs/>
          <w:sz w:val="28"/>
          <w:szCs w:val="28"/>
        </w:rPr>
        <w:t>Объем дотаций на выравнивание  бюджетной обеспеченности</w:t>
      </w:r>
    </w:p>
    <w:p w:rsidR="00BA6DBE" w:rsidRPr="004A4CF6" w:rsidRDefault="00BA6DBE" w:rsidP="004A4CF6">
      <w:pPr>
        <w:pStyle w:val="BodyText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A4CF6">
        <w:rPr>
          <w:rFonts w:ascii="Times New Roman" w:hAnsi="Times New Roman"/>
          <w:b/>
          <w:bCs/>
          <w:sz w:val="28"/>
          <w:szCs w:val="28"/>
        </w:rPr>
        <w:t>поселений и их распределение между поселениями на   2019  год</w:t>
      </w:r>
    </w:p>
    <w:p w:rsidR="00BA6DBE" w:rsidRPr="004A4CF6" w:rsidRDefault="00BA6DBE" w:rsidP="004A4CF6">
      <w:pPr>
        <w:pStyle w:val="BodyText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4A4CF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A6DBE" w:rsidRPr="004A4CF6" w:rsidRDefault="00BA6DBE" w:rsidP="004A4CF6">
      <w:pPr>
        <w:pStyle w:val="BodyText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A4CF6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(тыс.рублей)</w:t>
      </w:r>
    </w:p>
    <w:tbl>
      <w:tblPr>
        <w:tblW w:w="0" w:type="auto"/>
        <w:tblInd w:w="108" w:type="dxa"/>
        <w:tblLook w:val="01E0"/>
      </w:tblPr>
      <w:tblGrid>
        <w:gridCol w:w="7560"/>
        <w:gridCol w:w="1903"/>
      </w:tblGrid>
      <w:tr w:rsidR="00BA6DBE" w:rsidRPr="003A60CB" w:rsidTr="004A4CF6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DBE" w:rsidRPr="004A4CF6" w:rsidRDefault="00BA6DBE" w:rsidP="004A4CF6">
            <w:pPr>
              <w:pStyle w:val="BodyText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CF6">
              <w:rPr>
                <w:rFonts w:ascii="Times New Roman" w:hAnsi="Times New Roman"/>
                <w:bCs/>
                <w:sz w:val="28"/>
                <w:szCs w:val="28"/>
              </w:rPr>
              <w:t xml:space="preserve">          </w:t>
            </w:r>
            <w:r w:rsidRPr="004A4CF6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           </w:t>
            </w:r>
            <w:r w:rsidRPr="004A4CF6">
              <w:rPr>
                <w:rFonts w:ascii="Times New Roman" w:hAnsi="Times New Roman"/>
                <w:bCs/>
                <w:sz w:val="28"/>
                <w:szCs w:val="28"/>
              </w:rPr>
              <w:t xml:space="preserve"> наименование   поселения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DBE" w:rsidRPr="004A4CF6" w:rsidRDefault="00BA6DBE" w:rsidP="004A4CF6">
            <w:pPr>
              <w:pStyle w:val="BodyText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CF6">
              <w:rPr>
                <w:rFonts w:ascii="Times New Roman" w:hAnsi="Times New Roman"/>
                <w:bCs/>
                <w:sz w:val="28"/>
                <w:szCs w:val="28"/>
              </w:rPr>
              <w:t xml:space="preserve">  сумма</w:t>
            </w:r>
          </w:p>
        </w:tc>
      </w:tr>
      <w:tr w:rsidR="00BA6DBE" w:rsidRPr="003A60CB" w:rsidTr="004A4CF6">
        <w:tc>
          <w:tcPr>
            <w:tcW w:w="7560" w:type="dxa"/>
          </w:tcPr>
          <w:p w:rsidR="00BA6DBE" w:rsidRPr="004A4CF6" w:rsidRDefault="00BA6DBE" w:rsidP="004A4CF6">
            <w:pPr>
              <w:pStyle w:val="BodyText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03" w:type="dxa"/>
          </w:tcPr>
          <w:p w:rsidR="00BA6DBE" w:rsidRPr="004A4CF6" w:rsidRDefault="00BA6DBE" w:rsidP="004A4CF6">
            <w:pPr>
              <w:pStyle w:val="BodyText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BA6DBE" w:rsidRPr="003A60CB" w:rsidTr="004A4CF6">
        <w:tc>
          <w:tcPr>
            <w:tcW w:w="7560" w:type="dxa"/>
          </w:tcPr>
          <w:p w:rsidR="00BA6DBE" w:rsidRPr="004A4CF6" w:rsidRDefault="00BA6DBE" w:rsidP="004A4CF6">
            <w:pPr>
              <w:pStyle w:val="BodyText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CF6">
              <w:rPr>
                <w:rFonts w:ascii="Times New Roman" w:hAnsi="Times New Roman"/>
                <w:bCs/>
                <w:sz w:val="28"/>
                <w:szCs w:val="28"/>
              </w:rPr>
              <w:t>Муниципальное образование Бейсужекское сельское поселение в составе муниципального образования Выселковский район</w:t>
            </w:r>
          </w:p>
        </w:tc>
        <w:tc>
          <w:tcPr>
            <w:tcW w:w="1903" w:type="dxa"/>
          </w:tcPr>
          <w:p w:rsidR="00BA6DBE" w:rsidRPr="004A4CF6" w:rsidRDefault="00BA6DBE" w:rsidP="004A4CF6">
            <w:pPr>
              <w:pStyle w:val="BodyText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BA6DBE" w:rsidRPr="004A4CF6" w:rsidRDefault="00BA6DBE" w:rsidP="004A4CF6">
            <w:pPr>
              <w:pStyle w:val="BodyText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BA6DBE" w:rsidRPr="004A4CF6" w:rsidRDefault="00BA6DBE" w:rsidP="004A4CF6">
            <w:pPr>
              <w:pStyle w:val="BodyText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CF6">
              <w:rPr>
                <w:rFonts w:ascii="Times New Roman" w:hAnsi="Times New Roman"/>
                <w:bCs/>
                <w:sz w:val="28"/>
                <w:szCs w:val="28"/>
              </w:rPr>
              <w:t>1254,1</w:t>
            </w:r>
          </w:p>
        </w:tc>
      </w:tr>
      <w:tr w:rsidR="00BA6DBE" w:rsidRPr="003A60CB" w:rsidTr="004A4CF6">
        <w:tc>
          <w:tcPr>
            <w:tcW w:w="7560" w:type="dxa"/>
          </w:tcPr>
          <w:p w:rsidR="00BA6DBE" w:rsidRPr="004A4CF6" w:rsidRDefault="00BA6DBE" w:rsidP="004A4CF6">
            <w:pPr>
              <w:pStyle w:val="BodyText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03" w:type="dxa"/>
          </w:tcPr>
          <w:p w:rsidR="00BA6DBE" w:rsidRPr="004A4CF6" w:rsidRDefault="00BA6DBE" w:rsidP="004A4CF6">
            <w:pPr>
              <w:pStyle w:val="BodyText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BA6DBE" w:rsidRPr="003A60CB" w:rsidTr="004A4CF6">
        <w:tc>
          <w:tcPr>
            <w:tcW w:w="7560" w:type="dxa"/>
          </w:tcPr>
          <w:p w:rsidR="00BA6DBE" w:rsidRPr="004A4CF6" w:rsidRDefault="00BA6DBE" w:rsidP="004A4CF6">
            <w:pPr>
              <w:pStyle w:val="BodyText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CF6">
              <w:rPr>
                <w:rFonts w:ascii="Times New Roman" w:hAnsi="Times New Roman"/>
                <w:bCs/>
                <w:sz w:val="28"/>
                <w:szCs w:val="28"/>
              </w:rPr>
              <w:t>Муниципальное образование Бузиновское сельское поселение в составе муниципального образования Выселковский район</w:t>
            </w:r>
          </w:p>
        </w:tc>
        <w:tc>
          <w:tcPr>
            <w:tcW w:w="1903" w:type="dxa"/>
          </w:tcPr>
          <w:p w:rsidR="00BA6DBE" w:rsidRPr="004A4CF6" w:rsidRDefault="00BA6DBE" w:rsidP="004A4CF6">
            <w:pPr>
              <w:pStyle w:val="BodyText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BA6DBE" w:rsidRPr="004A4CF6" w:rsidRDefault="00BA6DBE" w:rsidP="004A4CF6">
            <w:pPr>
              <w:pStyle w:val="BodyText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CF6">
              <w:rPr>
                <w:rFonts w:ascii="Times New Roman" w:hAnsi="Times New Roman"/>
                <w:bCs/>
                <w:sz w:val="28"/>
                <w:szCs w:val="28"/>
              </w:rPr>
              <w:t>897,7</w:t>
            </w:r>
          </w:p>
          <w:p w:rsidR="00BA6DBE" w:rsidRPr="004A4CF6" w:rsidRDefault="00BA6DBE" w:rsidP="004A4CF6">
            <w:pPr>
              <w:pStyle w:val="BodyText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BA6DBE" w:rsidRPr="003A60CB" w:rsidTr="004A4CF6">
        <w:tc>
          <w:tcPr>
            <w:tcW w:w="7560" w:type="dxa"/>
          </w:tcPr>
          <w:p w:rsidR="00BA6DBE" w:rsidRPr="004A4CF6" w:rsidRDefault="00BA6DBE" w:rsidP="004A4CF6">
            <w:pPr>
              <w:pStyle w:val="BodyText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03" w:type="dxa"/>
          </w:tcPr>
          <w:p w:rsidR="00BA6DBE" w:rsidRPr="004A4CF6" w:rsidRDefault="00BA6DBE" w:rsidP="004A4CF6">
            <w:pPr>
              <w:pStyle w:val="BodyText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BA6DBE" w:rsidRPr="003A60CB" w:rsidTr="004A4CF6">
        <w:tc>
          <w:tcPr>
            <w:tcW w:w="7560" w:type="dxa"/>
          </w:tcPr>
          <w:p w:rsidR="00BA6DBE" w:rsidRPr="004A4CF6" w:rsidRDefault="00BA6DBE" w:rsidP="004A4CF6">
            <w:pPr>
              <w:pStyle w:val="BodyText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CF6">
              <w:rPr>
                <w:rFonts w:ascii="Times New Roman" w:hAnsi="Times New Roman"/>
                <w:bCs/>
                <w:sz w:val="28"/>
                <w:szCs w:val="28"/>
              </w:rPr>
              <w:t>Муниципальное образование Крупское сельское поселение в составе муниципального образования Выселковский район</w:t>
            </w:r>
          </w:p>
        </w:tc>
        <w:tc>
          <w:tcPr>
            <w:tcW w:w="1903" w:type="dxa"/>
          </w:tcPr>
          <w:p w:rsidR="00BA6DBE" w:rsidRPr="004A4CF6" w:rsidRDefault="00BA6DBE" w:rsidP="004A4CF6">
            <w:pPr>
              <w:pStyle w:val="BodyText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BA6DBE" w:rsidRPr="004A4CF6" w:rsidRDefault="00BA6DBE" w:rsidP="004A4CF6">
            <w:pPr>
              <w:pStyle w:val="BodyText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CF6">
              <w:rPr>
                <w:rFonts w:ascii="Times New Roman" w:hAnsi="Times New Roman"/>
                <w:bCs/>
                <w:sz w:val="28"/>
                <w:szCs w:val="28"/>
              </w:rPr>
              <w:t>2848,2</w:t>
            </w:r>
          </w:p>
        </w:tc>
      </w:tr>
      <w:tr w:rsidR="00BA6DBE" w:rsidRPr="003A60CB" w:rsidTr="004A4CF6">
        <w:tc>
          <w:tcPr>
            <w:tcW w:w="7560" w:type="dxa"/>
          </w:tcPr>
          <w:p w:rsidR="00BA6DBE" w:rsidRPr="004A4CF6" w:rsidRDefault="00BA6DBE" w:rsidP="004A4CF6">
            <w:pPr>
              <w:pStyle w:val="BodyText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03" w:type="dxa"/>
          </w:tcPr>
          <w:p w:rsidR="00BA6DBE" w:rsidRPr="004A4CF6" w:rsidRDefault="00BA6DBE" w:rsidP="004A4CF6">
            <w:pPr>
              <w:pStyle w:val="BodyText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BA6DBE" w:rsidRPr="003A60CB" w:rsidTr="004A4CF6">
        <w:tc>
          <w:tcPr>
            <w:tcW w:w="7560" w:type="dxa"/>
          </w:tcPr>
          <w:p w:rsidR="00BA6DBE" w:rsidRPr="004A4CF6" w:rsidRDefault="00BA6DBE" w:rsidP="004A4CF6">
            <w:pPr>
              <w:pStyle w:val="BodyText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CF6">
              <w:rPr>
                <w:rFonts w:ascii="Times New Roman" w:hAnsi="Times New Roman"/>
                <w:bCs/>
                <w:sz w:val="28"/>
                <w:szCs w:val="28"/>
              </w:rPr>
              <w:t xml:space="preserve">  ИТОГО</w:t>
            </w:r>
          </w:p>
        </w:tc>
        <w:tc>
          <w:tcPr>
            <w:tcW w:w="1903" w:type="dxa"/>
          </w:tcPr>
          <w:p w:rsidR="00BA6DBE" w:rsidRPr="004A4CF6" w:rsidRDefault="00BA6DBE" w:rsidP="004A4CF6">
            <w:pPr>
              <w:pStyle w:val="BodyText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CF6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5000</w:t>
            </w:r>
            <w:r w:rsidRPr="004A4CF6">
              <w:rPr>
                <w:rFonts w:ascii="Times New Roman" w:hAnsi="Times New Roman"/>
                <w:bCs/>
                <w:sz w:val="28"/>
                <w:szCs w:val="28"/>
              </w:rPr>
              <w:t>,0</w:t>
            </w:r>
          </w:p>
        </w:tc>
      </w:tr>
    </w:tbl>
    <w:p w:rsidR="00BA6DBE" w:rsidRPr="004A4CF6" w:rsidRDefault="00BA6DBE" w:rsidP="004A4CF6">
      <w:pPr>
        <w:pStyle w:val="BodyText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4A4CF6">
        <w:rPr>
          <w:rFonts w:ascii="Times New Roman" w:hAnsi="Times New Roman"/>
          <w:sz w:val="28"/>
          <w:szCs w:val="28"/>
        </w:rPr>
        <w:t xml:space="preserve">       </w:t>
      </w:r>
    </w:p>
    <w:p w:rsidR="00BA6DBE" w:rsidRPr="004A4CF6" w:rsidRDefault="00BA6DBE" w:rsidP="004A4CF6">
      <w:pPr>
        <w:pStyle w:val="BodyText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A6DBE" w:rsidRPr="004A4CF6" w:rsidRDefault="00BA6DBE" w:rsidP="004A4CF6">
      <w:pPr>
        <w:pStyle w:val="BodyText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A6DBE" w:rsidRPr="004A4CF6" w:rsidRDefault="00BA6DBE" w:rsidP="004A4CF6">
      <w:pPr>
        <w:pStyle w:val="BodyText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A4CF6">
        <w:rPr>
          <w:rFonts w:ascii="Times New Roman" w:hAnsi="Times New Roman"/>
          <w:bCs/>
          <w:sz w:val="28"/>
          <w:szCs w:val="28"/>
        </w:rPr>
        <w:t>Заместитель главы муниципального образования</w:t>
      </w:r>
    </w:p>
    <w:p w:rsidR="00BA6DBE" w:rsidRPr="004A4CF6" w:rsidRDefault="00BA6DBE" w:rsidP="004A4CF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A4CF6">
        <w:rPr>
          <w:rFonts w:ascii="Times New Roman" w:hAnsi="Times New Roman"/>
          <w:bCs/>
          <w:sz w:val="28"/>
          <w:szCs w:val="28"/>
        </w:rPr>
        <w:t>Выселковский район, начальник финансового</w:t>
      </w:r>
    </w:p>
    <w:p w:rsidR="00BA6DBE" w:rsidRPr="004A4CF6" w:rsidRDefault="00BA6DBE" w:rsidP="004A4CF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A4CF6">
        <w:rPr>
          <w:rFonts w:ascii="Times New Roman" w:hAnsi="Times New Roman"/>
          <w:bCs/>
          <w:sz w:val="28"/>
          <w:szCs w:val="28"/>
        </w:rPr>
        <w:t xml:space="preserve">управления администрации муниципального </w:t>
      </w:r>
    </w:p>
    <w:p w:rsidR="00BA6DBE" w:rsidRPr="004A4CF6" w:rsidRDefault="00BA6DBE" w:rsidP="004A4CF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A4CF6">
        <w:rPr>
          <w:rFonts w:ascii="Times New Roman" w:hAnsi="Times New Roman"/>
          <w:bCs/>
          <w:sz w:val="28"/>
          <w:szCs w:val="28"/>
        </w:rPr>
        <w:t>образования Выселковский район                                                И.А. Колесникова</w:t>
      </w:r>
    </w:p>
    <w:p w:rsidR="00BA6DBE" w:rsidRPr="004A4CF6" w:rsidRDefault="00BA6DBE"/>
    <w:p w:rsidR="00BA6DBE" w:rsidRPr="00F96C97" w:rsidRDefault="00BA6DBE"/>
    <w:p w:rsidR="00BA6DBE" w:rsidRPr="00F96C97" w:rsidRDefault="00BA6DBE"/>
    <w:p w:rsidR="00BA6DBE" w:rsidRPr="00F96C97" w:rsidRDefault="00BA6DBE"/>
    <w:p w:rsidR="00BA6DBE" w:rsidRPr="00F96C97" w:rsidRDefault="00BA6DBE"/>
    <w:p w:rsidR="00BA6DBE" w:rsidRPr="00F96C97" w:rsidRDefault="00BA6DBE"/>
    <w:p w:rsidR="00BA6DBE" w:rsidRPr="00F96C97" w:rsidRDefault="00BA6DBE"/>
    <w:p w:rsidR="00BA6DBE" w:rsidRPr="00F96C97" w:rsidRDefault="00BA6DBE" w:rsidP="00D543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30072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</w:t>
      </w:r>
      <w:r w:rsidRPr="00E0226F">
        <w:rPr>
          <w:rFonts w:ascii="Times New Roman" w:hAnsi="Times New Roman"/>
          <w:color w:val="000000"/>
          <w:sz w:val="28"/>
          <w:szCs w:val="28"/>
        </w:rPr>
        <w:t xml:space="preserve">ПРИЛОЖЕНИЕ № </w:t>
      </w:r>
      <w:r w:rsidRPr="00F96C97">
        <w:rPr>
          <w:rFonts w:ascii="Times New Roman" w:hAnsi="Times New Roman"/>
          <w:color w:val="000000"/>
          <w:sz w:val="28"/>
          <w:szCs w:val="28"/>
        </w:rPr>
        <w:t>20</w:t>
      </w:r>
    </w:p>
    <w:p w:rsidR="00BA6DBE" w:rsidRDefault="00BA6DBE" w:rsidP="00D54397">
      <w:pPr>
        <w:pStyle w:val="BodyTextIndent"/>
        <w:ind w:left="0"/>
        <w:rPr>
          <w:szCs w:val="28"/>
        </w:rPr>
      </w:pPr>
      <w:r>
        <w:rPr>
          <w:szCs w:val="28"/>
        </w:rPr>
        <w:t xml:space="preserve">                                                    </w:t>
      </w:r>
      <w:r w:rsidRPr="0041562F">
        <w:rPr>
          <w:szCs w:val="28"/>
        </w:rPr>
        <w:t xml:space="preserve">        </w:t>
      </w:r>
      <w:r>
        <w:rPr>
          <w:szCs w:val="28"/>
        </w:rPr>
        <w:t xml:space="preserve"> </w:t>
      </w:r>
      <w:r w:rsidRPr="00E0226F">
        <w:rPr>
          <w:szCs w:val="28"/>
        </w:rPr>
        <w:t xml:space="preserve">к решению </w:t>
      </w:r>
      <w:r>
        <w:rPr>
          <w:szCs w:val="28"/>
          <w:lang w:val="en-US"/>
        </w:rPr>
        <w:t>XXXII</w:t>
      </w:r>
      <w:r w:rsidRPr="00E0226F">
        <w:rPr>
          <w:szCs w:val="28"/>
        </w:rPr>
        <w:t xml:space="preserve"> сессии Совета</w:t>
      </w:r>
    </w:p>
    <w:p w:rsidR="00BA6DBE" w:rsidRPr="00E0226F" w:rsidRDefault="00BA6DBE" w:rsidP="00D54397">
      <w:pPr>
        <w:pStyle w:val="BodyTextIndent"/>
        <w:ind w:left="0"/>
        <w:rPr>
          <w:szCs w:val="28"/>
        </w:rPr>
      </w:pPr>
      <w:r w:rsidRPr="00E0226F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   </w:t>
      </w:r>
      <w:r w:rsidRPr="00E0226F">
        <w:rPr>
          <w:szCs w:val="28"/>
        </w:rPr>
        <w:t>муниципального образования</w:t>
      </w:r>
    </w:p>
    <w:p w:rsidR="00BA6DBE" w:rsidRDefault="00BA6DBE" w:rsidP="00D543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</w:t>
      </w:r>
      <w:r w:rsidRPr="00E0226F">
        <w:rPr>
          <w:rFonts w:ascii="Times New Roman" w:hAnsi="Times New Roman"/>
          <w:color w:val="000000"/>
          <w:sz w:val="28"/>
          <w:szCs w:val="28"/>
        </w:rPr>
        <w:t>Выселковский район</w:t>
      </w:r>
      <w:r w:rsidRPr="004B21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B21F4">
        <w:rPr>
          <w:rFonts w:ascii="Times New Roman" w:hAnsi="Times New Roman"/>
          <w:sz w:val="28"/>
          <w:szCs w:val="28"/>
          <w:lang w:val="en-US"/>
        </w:rPr>
        <w:t>III</w:t>
      </w:r>
      <w:r w:rsidRPr="004B21F4">
        <w:rPr>
          <w:rFonts w:ascii="Times New Roman" w:hAnsi="Times New Roman"/>
          <w:sz w:val="28"/>
          <w:szCs w:val="28"/>
        </w:rPr>
        <w:t xml:space="preserve"> созыва</w:t>
      </w:r>
    </w:p>
    <w:p w:rsidR="00BA6DBE" w:rsidRPr="0041562F" w:rsidRDefault="00BA6DBE" w:rsidP="00D543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«О бюджете муниципального образования</w:t>
      </w:r>
    </w:p>
    <w:p w:rsidR="00BA6DBE" w:rsidRDefault="00BA6DBE" w:rsidP="00D54397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Выселковский район на 2019 год и на </w:t>
      </w:r>
    </w:p>
    <w:p w:rsidR="00BA6DBE" w:rsidRPr="0041562F" w:rsidRDefault="00BA6DBE" w:rsidP="00D54397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плановый период 2020 и 2021 годов»</w:t>
      </w:r>
    </w:p>
    <w:p w:rsidR="00BA6DBE" w:rsidRPr="00F96C97" w:rsidRDefault="00BA6DBE"/>
    <w:p w:rsidR="00BA6DBE" w:rsidRPr="00F96C97" w:rsidRDefault="00BA6DBE" w:rsidP="00D543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6DBE" w:rsidRPr="00D54397" w:rsidRDefault="00BA6DBE" w:rsidP="00D543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4397">
        <w:rPr>
          <w:rFonts w:ascii="Times New Roman" w:hAnsi="Times New Roman"/>
          <w:b/>
          <w:sz w:val="28"/>
          <w:szCs w:val="28"/>
        </w:rPr>
        <w:t xml:space="preserve">Программа муниципальных  внутренних заимствований </w:t>
      </w:r>
    </w:p>
    <w:p w:rsidR="00BA6DBE" w:rsidRPr="00D54397" w:rsidRDefault="00BA6DBE" w:rsidP="00D543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4397">
        <w:rPr>
          <w:rFonts w:ascii="Times New Roman" w:hAnsi="Times New Roman"/>
          <w:b/>
          <w:sz w:val="28"/>
          <w:szCs w:val="28"/>
        </w:rPr>
        <w:t xml:space="preserve">муниципального образования Выселковский район на 2019 год и на </w:t>
      </w:r>
    </w:p>
    <w:p w:rsidR="00BA6DBE" w:rsidRPr="00D54397" w:rsidRDefault="00BA6DBE" w:rsidP="00D543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4397">
        <w:rPr>
          <w:rFonts w:ascii="Times New Roman" w:hAnsi="Times New Roman"/>
          <w:b/>
          <w:sz w:val="28"/>
          <w:szCs w:val="28"/>
        </w:rPr>
        <w:t>плановый период 2020 и 2021 годов</w:t>
      </w:r>
    </w:p>
    <w:p w:rsidR="00BA6DBE" w:rsidRPr="00D54397" w:rsidRDefault="00BA6DBE" w:rsidP="00D543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6DBE" w:rsidRPr="00D54397" w:rsidRDefault="00BA6DBE" w:rsidP="00D543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4397">
        <w:rPr>
          <w:rFonts w:ascii="Times New Roman" w:hAnsi="Times New Roman"/>
          <w:b/>
          <w:sz w:val="28"/>
          <w:szCs w:val="28"/>
        </w:rPr>
        <w:t>Раздел 1.</w:t>
      </w:r>
      <w:r w:rsidRPr="00D54397">
        <w:rPr>
          <w:rFonts w:ascii="Times New Roman" w:hAnsi="Times New Roman"/>
          <w:sz w:val="28"/>
          <w:szCs w:val="28"/>
        </w:rPr>
        <w:t xml:space="preserve"> </w:t>
      </w:r>
      <w:r w:rsidRPr="00D54397">
        <w:rPr>
          <w:rFonts w:ascii="Times New Roman" w:hAnsi="Times New Roman"/>
          <w:b/>
          <w:sz w:val="28"/>
          <w:szCs w:val="28"/>
        </w:rPr>
        <w:t xml:space="preserve">Программа муниципальных  внутренних заимствований </w:t>
      </w:r>
    </w:p>
    <w:p w:rsidR="00BA6DBE" w:rsidRPr="00D54397" w:rsidRDefault="00BA6DBE" w:rsidP="00D5439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54397">
        <w:rPr>
          <w:rFonts w:ascii="Times New Roman" w:hAnsi="Times New Roman"/>
          <w:b/>
          <w:sz w:val="28"/>
          <w:szCs w:val="28"/>
        </w:rPr>
        <w:t>муниципального образования Выселковский район на 2019  год</w:t>
      </w:r>
    </w:p>
    <w:p w:rsidR="00BA6DBE" w:rsidRPr="00D54397" w:rsidRDefault="00BA6DBE" w:rsidP="00D543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6DBE" w:rsidRPr="00D54397" w:rsidRDefault="00BA6DBE" w:rsidP="00D543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54397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4"/>
        <w:gridCol w:w="6946"/>
        <w:gridCol w:w="1843"/>
      </w:tblGrid>
      <w:tr w:rsidR="00BA6DBE" w:rsidRPr="003A60CB" w:rsidTr="00D54397">
        <w:trPr>
          <w:trHeight w:val="70"/>
          <w:tblHeader/>
        </w:trPr>
        <w:tc>
          <w:tcPr>
            <w:tcW w:w="724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6946" w:type="dxa"/>
            <w:vAlign w:val="center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Виды заимствований</w:t>
            </w:r>
          </w:p>
        </w:tc>
        <w:tc>
          <w:tcPr>
            <w:tcW w:w="1843" w:type="dxa"/>
            <w:vAlign w:val="center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Объем</w:t>
            </w:r>
          </w:p>
        </w:tc>
      </w:tr>
      <w:tr w:rsidR="00BA6DBE" w:rsidRPr="003A60CB" w:rsidTr="00D5439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  <w:tcBorders>
              <w:top w:val="single" w:sz="4" w:space="0" w:color="auto"/>
            </w:tcBorders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center"/>
          </w:tcPr>
          <w:p w:rsidR="00BA6DBE" w:rsidRPr="003A60CB" w:rsidRDefault="00BA6DBE" w:rsidP="00D543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Муниципальные ценные бумаги  всего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 xml:space="preserve">           -</w:t>
            </w:r>
          </w:p>
        </w:tc>
      </w:tr>
      <w:tr w:rsidR="00BA6DBE" w:rsidRPr="003A60CB" w:rsidTr="00D5439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BA6DBE" w:rsidRPr="003A60CB" w:rsidRDefault="00BA6DBE" w:rsidP="00D543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D5439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BA6DBE" w:rsidRPr="003A60CB" w:rsidRDefault="00BA6DBE" w:rsidP="00D543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D5439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BA6DBE" w:rsidRPr="003A60CB" w:rsidRDefault="00BA6DBE" w:rsidP="00D543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D5439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BA6DBE" w:rsidRPr="003A60CB" w:rsidRDefault="00BA6DBE" w:rsidP="00D543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привлечение</w:t>
            </w:r>
          </w:p>
        </w:tc>
        <w:tc>
          <w:tcPr>
            <w:tcW w:w="1843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-</w:t>
            </w:r>
          </w:p>
        </w:tc>
      </w:tr>
      <w:tr w:rsidR="00BA6DBE" w:rsidRPr="003A60CB" w:rsidTr="00D5439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BA6DBE" w:rsidRPr="003A60CB" w:rsidRDefault="00BA6DBE" w:rsidP="00D543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D5439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BA6DBE" w:rsidRPr="003A60CB" w:rsidRDefault="00BA6DBE" w:rsidP="00D543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843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 xml:space="preserve">         -</w:t>
            </w:r>
          </w:p>
        </w:tc>
      </w:tr>
      <w:tr w:rsidR="00BA6DBE" w:rsidRPr="003A60CB" w:rsidTr="00D5439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BA6DBE" w:rsidRPr="003A60CB" w:rsidRDefault="00BA6DBE" w:rsidP="00D543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D5439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946" w:type="dxa"/>
            <w:vAlign w:val="center"/>
          </w:tcPr>
          <w:p w:rsidR="00BA6DBE" w:rsidRPr="003A60CB" w:rsidRDefault="00BA6DBE" w:rsidP="00D543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Бюджетные кредиты, привлеченные в районный бюджет от других бюджетов бюджетной системы Российской Федерации, всего</w:t>
            </w:r>
          </w:p>
        </w:tc>
        <w:tc>
          <w:tcPr>
            <w:tcW w:w="1843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 xml:space="preserve">    -1440,0</w:t>
            </w:r>
          </w:p>
        </w:tc>
      </w:tr>
      <w:tr w:rsidR="00BA6DBE" w:rsidRPr="003A60CB" w:rsidTr="00D5439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BA6DBE" w:rsidRPr="003A60CB" w:rsidRDefault="00BA6DBE" w:rsidP="00D543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D5439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BA6DBE" w:rsidRPr="003A60CB" w:rsidRDefault="00BA6DBE" w:rsidP="00D543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D5439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BA6DBE" w:rsidRPr="003A60CB" w:rsidRDefault="00BA6DBE" w:rsidP="00D543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D5439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BA6DBE" w:rsidRPr="003A60CB" w:rsidRDefault="00BA6DBE" w:rsidP="00D543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привлечение</w:t>
            </w:r>
          </w:p>
        </w:tc>
        <w:tc>
          <w:tcPr>
            <w:tcW w:w="1843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 xml:space="preserve">        5760,0 </w:t>
            </w:r>
          </w:p>
        </w:tc>
      </w:tr>
      <w:tr w:rsidR="00BA6DBE" w:rsidRPr="003A60CB" w:rsidTr="00D5439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BA6DBE" w:rsidRPr="003A60CB" w:rsidRDefault="00BA6DBE" w:rsidP="00D543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D5439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BA6DBE" w:rsidRPr="003A60CB" w:rsidRDefault="00BA6DBE" w:rsidP="00D543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843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 xml:space="preserve">        7200,0</w:t>
            </w:r>
          </w:p>
        </w:tc>
      </w:tr>
      <w:tr w:rsidR="00BA6DBE" w:rsidRPr="003A60CB" w:rsidTr="00D5439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BA6DBE" w:rsidRPr="003A60CB" w:rsidRDefault="00BA6DBE" w:rsidP="00D543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D5439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946" w:type="dxa"/>
            <w:vAlign w:val="center"/>
          </w:tcPr>
          <w:p w:rsidR="00BA6DBE" w:rsidRPr="003A60CB" w:rsidRDefault="00BA6DBE" w:rsidP="00D543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Кредиты, полученные муниципальным образованием</w:t>
            </w:r>
          </w:p>
          <w:p w:rsidR="00BA6DBE" w:rsidRPr="003A60CB" w:rsidRDefault="00BA6DBE" w:rsidP="00D543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Выселковский район  от кредитных организаций, всего</w:t>
            </w:r>
          </w:p>
        </w:tc>
        <w:tc>
          <w:tcPr>
            <w:tcW w:w="1843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 xml:space="preserve">       -</w:t>
            </w:r>
          </w:p>
        </w:tc>
      </w:tr>
      <w:tr w:rsidR="00BA6DBE" w:rsidRPr="003A60CB" w:rsidTr="00D5439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BA6DBE" w:rsidRPr="003A60CB" w:rsidRDefault="00BA6DBE" w:rsidP="00D543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D5439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BA6DBE" w:rsidRPr="003A60CB" w:rsidRDefault="00BA6DBE" w:rsidP="00D543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D5439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BA6DBE" w:rsidRPr="003A60CB" w:rsidRDefault="00BA6DBE" w:rsidP="00D543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D5439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BA6DBE" w:rsidRPr="003A60CB" w:rsidRDefault="00BA6DBE" w:rsidP="00D543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привлечение</w:t>
            </w:r>
          </w:p>
        </w:tc>
        <w:tc>
          <w:tcPr>
            <w:tcW w:w="1843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 xml:space="preserve">             -</w:t>
            </w:r>
          </w:p>
        </w:tc>
      </w:tr>
      <w:tr w:rsidR="00BA6DBE" w:rsidRPr="003A60CB" w:rsidTr="00D5439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BA6DBE" w:rsidRPr="003A60CB" w:rsidRDefault="00BA6DBE" w:rsidP="00D543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843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 xml:space="preserve">             -</w:t>
            </w:r>
          </w:p>
        </w:tc>
      </w:tr>
    </w:tbl>
    <w:p w:rsidR="00BA6DBE" w:rsidRPr="00D54397" w:rsidRDefault="00BA6DBE" w:rsidP="00CE098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54397">
        <w:rPr>
          <w:rFonts w:ascii="Times New Roman" w:hAnsi="Times New Roman"/>
          <w:b/>
          <w:sz w:val="28"/>
          <w:szCs w:val="28"/>
        </w:rPr>
        <w:t>Раздел 2.</w:t>
      </w:r>
      <w:r w:rsidRPr="00D54397">
        <w:rPr>
          <w:rFonts w:ascii="Times New Roman" w:hAnsi="Times New Roman"/>
          <w:sz w:val="28"/>
          <w:szCs w:val="28"/>
        </w:rPr>
        <w:t xml:space="preserve"> </w:t>
      </w:r>
      <w:r w:rsidRPr="00D54397">
        <w:rPr>
          <w:rFonts w:ascii="Times New Roman" w:hAnsi="Times New Roman"/>
          <w:b/>
          <w:sz w:val="28"/>
          <w:szCs w:val="28"/>
        </w:rPr>
        <w:t xml:space="preserve"> Программа муниципальных  внутренних заимствований </w:t>
      </w:r>
    </w:p>
    <w:p w:rsidR="00BA6DBE" w:rsidRPr="00D54397" w:rsidRDefault="00BA6DBE" w:rsidP="00CE098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54397">
        <w:rPr>
          <w:rFonts w:ascii="Times New Roman" w:hAnsi="Times New Roman"/>
          <w:b/>
          <w:sz w:val="28"/>
          <w:szCs w:val="28"/>
        </w:rPr>
        <w:t>муниципального образования Выселковский район  на 2020  и 2021  годы</w:t>
      </w:r>
    </w:p>
    <w:p w:rsidR="00BA6DBE" w:rsidRPr="00D54397" w:rsidRDefault="00BA6DBE" w:rsidP="00D543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6DBE" w:rsidRPr="00D54397" w:rsidRDefault="00BA6DBE" w:rsidP="00D543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54397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9654" w:type="dxa"/>
        <w:tblInd w:w="93" w:type="dxa"/>
        <w:tblLook w:val="0000"/>
      </w:tblPr>
      <w:tblGrid>
        <w:gridCol w:w="723"/>
        <w:gridCol w:w="5104"/>
        <w:gridCol w:w="2041"/>
        <w:gridCol w:w="1786"/>
      </w:tblGrid>
      <w:tr w:rsidR="00BA6DBE" w:rsidRPr="003A60CB" w:rsidTr="00743DAC">
        <w:trPr>
          <w:trHeight w:val="70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A60CB">
              <w:rPr>
                <w:rFonts w:ascii="Times New Roman" w:hAnsi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A60CB">
              <w:rPr>
                <w:rFonts w:ascii="Times New Roman" w:hAnsi="Times New Roman"/>
                <w:bCs/>
                <w:sz w:val="28"/>
                <w:szCs w:val="28"/>
              </w:rPr>
              <w:t>Виды заимствований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A60CB">
              <w:rPr>
                <w:rFonts w:ascii="Times New Roman" w:hAnsi="Times New Roman"/>
                <w:bCs/>
                <w:sz w:val="28"/>
                <w:szCs w:val="28"/>
              </w:rPr>
              <w:t>Объем</w:t>
            </w:r>
          </w:p>
        </w:tc>
      </w:tr>
      <w:tr w:rsidR="00BA6DBE" w:rsidRPr="003A60CB" w:rsidTr="00743DAC">
        <w:trPr>
          <w:trHeight w:val="439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A60CB">
              <w:rPr>
                <w:rFonts w:ascii="Times New Roman" w:hAnsi="Times New Roman"/>
                <w:bCs/>
                <w:sz w:val="28"/>
                <w:szCs w:val="28"/>
              </w:rPr>
              <w:t>2020 год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A60CB">
              <w:rPr>
                <w:rFonts w:ascii="Times New Roman" w:hAnsi="Times New Roman"/>
                <w:bCs/>
                <w:sz w:val="28"/>
                <w:szCs w:val="28"/>
              </w:rPr>
              <w:t>2021 год</w:t>
            </w:r>
          </w:p>
        </w:tc>
      </w:tr>
      <w:tr w:rsidR="00BA6DBE" w:rsidRPr="003A60CB" w:rsidTr="00743DAC">
        <w:trPr>
          <w:trHeight w:val="400"/>
        </w:trPr>
        <w:tc>
          <w:tcPr>
            <w:tcW w:w="723" w:type="dxa"/>
            <w:tcBorders>
              <w:top w:val="single" w:sz="4" w:space="0" w:color="auto"/>
            </w:tcBorders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</w:tcBorders>
            <w:noWrap/>
            <w:vAlign w:val="bottom"/>
          </w:tcPr>
          <w:p w:rsidR="00BA6DBE" w:rsidRPr="003A60CB" w:rsidRDefault="00BA6DBE" w:rsidP="00D543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Муниципальные ценные бумаги, всего</w:t>
            </w:r>
          </w:p>
        </w:tc>
        <w:tc>
          <w:tcPr>
            <w:tcW w:w="2041" w:type="dxa"/>
            <w:tcBorders>
              <w:top w:val="single" w:sz="4" w:space="0" w:color="auto"/>
            </w:tcBorders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</w:tcBorders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A6DBE" w:rsidRPr="003A60CB" w:rsidTr="00743DAC">
        <w:trPr>
          <w:trHeight w:val="80"/>
        </w:trPr>
        <w:tc>
          <w:tcPr>
            <w:tcW w:w="723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  <w:noWrap/>
            <w:vAlign w:val="bottom"/>
          </w:tcPr>
          <w:p w:rsidR="00BA6DBE" w:rsidRPr="003A60CB" w:rsidRDefault="00BA6DBE" w:rsidP="00D543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1" w:type="dxa"/>
            <w:vAlign w:val="bottom"/>
          </w:tcPr>
          <w:p w:rsidR="00BA6DBE" w:rsidRPr="003A60CB" w:rsidRDefault="00BA6DBE" w:rsidP="00D54397">
            <w:pPr>
              <w:tabs>
                <w:tab w:val="left" w:pos="1627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6" w:type="dxa"/>
            <w:vAlign w:val="bottom"/>
          </w:tcPr>
          <w:p w:rsidR="00BA6DBE" w:rsidRPr="003A60CB" w:rsidRDefault="00BA6DBE" w:rsidP="00D54397">
            <w:pPr>
              <w:tabs>
                <w:tab w:val="left" w:pos="1627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43DAC">
        <w:trPr>
          <w:trHeight w:val="400"/>
        </w:trPr>
        <w:tc>
          <w:tcPr>
            <w:tcW w:w="723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  <w:noWrap/>
            <w:vAlign w:val="bottom"/>
          </w:tcPr>
          <w:p w:rsidR="00BA6DBE" w:rsidRPr="003A60CB" w:rsidRDefault="00BA6DBE" w:rsidP="00D543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041" w:type="dxa"/>
            <w:vAlign w:val="bottom"/>
          </w:tcPr>
          <w:p w:rsidR="00BA6DBE" w:rsidRPr="003A60CB" w:rsidRDefault="00BA6DBE" w:rsidP="00D54397">
            <w:pPr>
              <w:tabs>
                <w:tab w:val="left" w:pos="1627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6" w:type="dxa"/>
            <w:vAlign w:val="bottom"/>
          </w:tcPr>
          <w:p w:rsidR="00BA6DBE" w:rsidRPr="003A60CB" w:rsidRDefault="00BA6DBE" w:rsidP="00D54397">
            <w:pPr>
              <w:tabs>
                <w:tab w:val="left" w:pos="1627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43DAC">
        <w:trPr>
          <w:trHeight w:val="182"/>
        </w:trPr>
        <w:tc>
          <w:tcPr>
            <w:tcW w:w="723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  <w:noWrap/>
            <w:vAlign w:val="bottom"/>
          </w:tcPr>
          <w:p w:rsidR="00BA6DBE" w:rsidRPr="003A60CB" w:rsidRDefault="00BA6DBE" w:rsidP="00D543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1" w:type="dxa"/>
            <w:vAlign w:val="bottom"/>
          </w:tcPr>
          <w:p w:rsidR="00BA6DBE" w:rsidRPr="003A60CB" w:rsidRDefault="00BA6DBE" w:rsidP="00D54397">
            <w:pPr>
              <w:tabs>
                <w:tab w:val="left" w:pos="1627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6" w:type="dxa"/>
            <w:vAlign w:val="bottom"/>
          </w:tcPr>
          <w:p w:rsidR="00BA6DBE" w:rsidRPr="003A60CB" w:rsidRDefault="00BA6DBE" w:rsidP="00D54397">
            <w:pPr>
              <w:tabs>
                <w:tab w:val="left" w:pos="1627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43DAC">
        <w:trPr>
          <w:trHeight w:val="400"/>
        </w:trPr>
        <w:tc>
          <w:tcPr>
            <w:tcW w:w="723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  <w:noWrap/>
            <w:vAlign w:val="bottom"/>
          </w:tcPr>
          <w:p w:rsidR="00BA6DBE" w:rsidRPr="003A60CB" w:rsidRDefault="00BA6DBE" w:rsidP="00D543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привлечение</w:t>
            </w:r>
          </w:p>
        </w:tc>
        <w:tc>
          <w:tcPr>
            <w:tcW w:w="2041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 xml:space="preserve">          - </w:t>
            </w:r>
          </w:p>
        </w:tc>
        <w:tc>
          <w:tcPr>
            <w:tcW w:w="1786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 xml:space="preserve">           -</w:t>
            </w:r>
          </w:p>
        </w:tc>
      </w:tr>
      <w:tr w:rsidR="00BA6DBE" w:rsidRPr="003A60CB" w:rsidTr="00743DAC">
        <w:trPr>
          <w:trHeight w:val="80"/>
        </w:trPr>
        <w:tc>
          <w:tcPr>
            <w:tcW w:w="723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  <w:noWrap/>
            <w:vAlign w:val="bottom"/>
          </w:tcPr>
          <w:p w:rsidR="00BA6DBE" w:rsidRPr="003A60CB" w:rsidRDefault="00BA6DBE" w:rsidP="00D543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1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6" w:type="dxa"/>
            <w:vAlign w:val="bottom"/>
          </w:tcPr>
          <w:p w:rsidR="00BA6DBE" w:rsidRPr="003A60CB" w:rsidRDefault="00BA6DBE" w:rsidP="00D54397">
            <w:pPr>
              <w:tabs>
                <w:tab w:val="left" w:pos="1627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43DAC">
        <w:trPr>
          <w:trHeight w:val="80"/>
        </w:trPr>
        <w:tc>
          <w:tcPr>
            <w:tcW w:w="723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  <w:noWrap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2041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 xml:space="preserve">          -</w:t>
            </w:r>
          </w:p>
        </w:tc>
        <w:tc>
          <w:tcPr>
            <w:tcW w:w="1786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 xml:space="preserve"> -</w:t>
            </w:r>
          </w:p>
        </w:tc>
      </w:tr>
      <w:tr w:rsidR="00BA6DBE" w:rsidRPr="003A60CB" w:rsidTr="00743DAC">
        <w:trPr>
          <w:trHeight w:val="80"/>
        </w:trPr>
        <w:tc>
          <w:tcPr>
            <w:tcW w:w="723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  <w:noWrap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1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6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43DAC">
        <w:trPr>
          <w:trHeight w:val="1483"/>
        </w:trPr>
        <w:tc>
          <w:tcPr>
            <w:tcW w:w="723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104" w:type="dxa"/>
            <w:noWrap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 xml:space="preserve">Бюджетные кредиты, привлеченные в районный бюджет от других бюджетов бюджетной системы Российской Федерации, всего </w:t>
            </w:r>
          </w:p>
        </w:tc>
        <w:tc>
          <w:tcPr>
            <w:tcW w:w="2041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ind w:hanging="53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 xml:space="preserve">                    - 1152,0</w:t>
            </w:r>
          </w:p>
        </w:tc>
        <w:tc>
          <w:tcPr>
            <w:tcW w:w="1786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-922,0</w:t>
            </w:r>
          </w:p>
        </w:tc>
      </w:tr>
      <w:tr w:rsidR="00BA6DBE" w:rsidRPr="003A60CB" w:rsidTr="00743DAC">
        <w:trPr>
          <w:trHeight w:val="80"/>
        </w:trPr>
        <w:tc>
          <w:tcPr>
            <w:tcW w:w="723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  <w:noWrap/>
            <w:vAlign w:val="bottom"/>
          </w:tcPr>
          <w:p w:rsidR="00BA6DBE" w:rsidRPr="003A60CB" w:rsidRDefault="00BA6DBE" w:rsidP="00D543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041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6" w:type="dxa"/>
            <w:vAlign w:val="bottom"/>
          </w:tcPr>
          <w:p w:rsidR="00BA6DBE" w:rsidRPr="003A60CB" w:rsidRDefault="00BA6DBE" w:rsidP="00D54397">
            <w:pPr>
              <w:tabs>
                <w:tab w:val="left" w:pos="1627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43DAC">
        <w:trPr>
          <w:trHeight w:val="80"/>
        </w:trPr>
        <w:tc>
          <w:tcPr>
            <w:tcW w:w="723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  <w:noWrap/>
            <w:vAlign w:val="bottom"/>
          </w:tcPr>
          <w:p w:rsidR="00BA6DBE" w:rsidRPr="003A60CB" w:rsidRDefault="00BA6DBE" w:rsidP="00D543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привлечение</w:t>
            </w:r>
          </w:p>
        </w:tc>
        <w:tc>
          <w:tcPr>
            <w:tcW w:w="2041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 xml:space="preserve">                        4608,0</w:t>
            </w:r>
          </w:p>
        </w:tc>
        <w:tc>
          <w:tcPr>
            <w:tcW w:w="1786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 xml:space="preserve">        3686,0</w:t>
            </w:r>
          </w:p>
        </w:tc>
      </w:tr>
      <w:tr w:rsidR="00BA6DBE" w:rsidRPr="003A60CB" w:rsidTr="00743DAC">
        <w:trPr>
          <w:trHeight w:val="80"/>
        </w:trPr>
        <w:tc>
          <w:tcPr>
            <w:tcW w:w="723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  <w:noWrap/>
            <w:vAlign w:val="bottom"/>
          </w:tcPr>
          <w:p w:rsidR="00BA6DBE" w:rsidRPr="003A60CB" w:rsidRDefault="00BA6DBE" w:rsidP="00D543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1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6" w:type="dxa"/>
            <w:vAlign w:val="bottom"/>
          </w:tcPr>
          <w:p w:rsidR="00BA6DBE" w:rsidRPr="003A60CB" w:rsidRDefault="00BA6DBE" w:rsidP="00D54397">
            <w:pPr>
              <w:tabs>
                <w:tab w:val="left" w:pos="1627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43DAC">
        <w:trPr>
          <w:trHeight w:val="80"/>
        </w:trPr>
        <w:tc>
          <w:tcPr>
            <w:tcW w:w="723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  <w:noWrap/>
            <w:vAlign w:val="bottom"/>
          </w:tcPr>
          <w:p w:rsidR="00BA6DBE" w:rsidRPr="003A60CB" w:rsidRDefault="00BA6DBE" w:rsidP="00D543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2041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 xml:space="preserve"> 5760,0</w:t>
            </w:r>
          </w:p>
        </w:tc>
        <w:tc>
          <w:tcPr>
            <w:tcW w:w="1786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 xml:space="preserve">       4608,0</w:t>
            </w:r>
          </w:p>
        </w:tc>
      </w:tr>
      <w:tr w:rsidR="00BA6DBE" w:rsidRPr="003A60CB" w:rsidTr="00743DAC">
        <w:trPr>
          <w:trHeight w:val="80"/>
        </w:trPr>
        <w:tc>
          <w:tcPr>
            <w:tcW w:w="723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  <w:noWrap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1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6" w:type="dxa"/>
            <w:vAlign w:val="bottom"/>
          </w:tcPr>
          <w:p w:rsidR="00BA6DBE" w:rsidRPr="003A60CB" w:rsidRDefault="00BA6DBE" w:rsidP="00D54397">
            <w:pPr>
              <w:tabs>
                <w:tab w:val="left" w:pos="1627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43DAC">
        <w:trPr>
          <w:trHeight w:val="80"/>
        </w:trPr>
        <w:tc>
          <w:tcPr>
            <w:tcW w:w="723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104" w:type="dxa"/>
            <w:noWrap/>
            <w:vAlign w:val="bottom"/>
          </w:tcPr>
          <w:p w:rsidR="00BA6DBE" w:rsidRPr="003A60CB" w:rsidRDefault="00BA6DBE" w:rsidP="00D543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Кредиты, полученные муниципальным образованием Выселковский район  от кредитных организаций, всего</w:t>
            </w:r>
          </w:p>
        </w:tc>
        <w:tc>
          <w:tcPr>
            <w:tcW w:w="2041" w:type="dxa"/>
            <w:vAlign w:val="bottom"/>
          </w:tcPr>
          <w:p w:rsidR="00BA6DBE" w:rsidRPr="003A60CB" w:rsidRDefault="00BA6DBE" w:rsidP="00D54397">
            <w:pPr>
              <w:tabs>
                <w:tab w:val="left" w:pos="1627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</w:p>
          <w:p w:rsidR="00BA6DBE" w:rsidRPr="003A60CB" w:rsidRDefault="00BA6DBE" w:rsidP="00D54397">
            <w:pPr>
              <w:tabs>
                <w:tab w:val="left" w:pos="1627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A6DBE" w:rsidRPr="003A60CB" w:rsidRDefault="00BA6DBE" w:rsidP="00D54397">
            <w:pPr>
              <w:tabs>
                <w:tab w:val="left" w:pos="1627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 xml:space="preserve">                      -</w:t>
            </w:r>
          </w:p>
        </w:tc>
        <w:tc>
          <w:tcPr>
            <w:tcW w:w="1786" w:type="dxa"/>
            <w:vAlign w:val="bottom"/>
          </w:tcPr>
          <w:p w:rsidR="00BA6DBE" w:rsidRPr="003A60CB" w:rsidRDefault="00BA6DBE" w:rsidP="00D54397">
            <w:pPr>
              <w:tabs>
                <w:tab w:val="left" w:pos="1627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A6DBE" w:rsidRPr="003A60CB" w:rsidTr="00743DAC">
        <w:trPr>
          <w:trHeight w:val="80"/>
        </w:trPr>
        <w:tc>
          <w:tcPr>
            <w:tcW w:w="723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  <w:noWrap/>
            <w:vAlign w:val="bottom"/>
          </w:tcPr>
          <w:p w:rsidR="00BA6DBE" w:rsidRPr="003A60CB" w:rsidRDefault="00BA6DBE" w:rsidP="00D543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1" w:type="dxa"/>
            <w:vAlign w:val="bottom"/>
          </w:tcPr>
          <w:p w:rsidR="00BA6DBE" w:rsidRPr="003A60CB" w:rsidRDefault="00BA6DBE" w:rsidP="00D54397">
            <w:pPr>
              <w:tabs>
                <w:tab w:val="left" w:pos="1627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6" w:type="dxa"/>
            <w:vAlign w:val="bottom"/>
          </w:tcPr>
          <w:p w:rsidR="00BA6DBE" w:rsidRPr="003A60CB" w:rsidRDefault="00BA6DBE" w:rsidP="00D54397">
            <w:pPr>
              <w:tabs>
                <w:tab w:val="left" w:pos="1627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43DAC">
        <w:trPr>
          <w:trHeight w:val="80"/>
        </w:trPr>
        <w:tc>
          <w:tcPr>
            <w:tcW w:w="723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  <w:noWrap/>
            <w:vAlign w:val="bottom"/>
          </w:tcPr>
          <w:p w:rsidR="00BA6DBE" w:rsidRPr="003A60CB" w:rsidRDefault="00BA6DBE" w:rsidP="00D543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041" w:type="dxa"/>
            <w:vAlign w:val="bottom"/>
          </w:tcPr>
          <w:p w:rsidR="00BA6DBE" w:rsidRPr="003A60CB" w:rsidRDefault="00BA6DBE" w:rsidP="00D54397">
            <w:pPr>
              <w:tabs>
                <w:tab w:val="left" w:pos="1627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6" w:type="dxa"/>
            <w:vAlign w:val="bottom"/>
          </w:tcPr>
          <w:p w:rsidR="00BA6DBE" w:rsidRPr="003A60CB" w:rsidRDefault="00BA6DBE" w:rsidP="00D54397">
            <w:pPr>
              <w:tabs>
                <w:tab w:val="left" w:pos="1627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43DAC">
        <w:trPr>
          <w:trHeight w:val="80"/>
        </w:trPr>
        <w:tc>
          <w:tcPr>
            <w:tcW w:w="723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  <w:noWrap/>
            <w:vAlign w:val="bottom"/>
          </w:tcPr>
          <w:p w:rsidR="00BA6DBE" w:rsidRPr="003A60CB" w:rsidRDefault="00BA6DBE" w:rsidP="00D543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1" w:type="dxa"/>
            <w:vAlign w:val="bottom"/>
          </w:tcPr>
          <w:p w:rsidR="00BA6DBE" w:rsidRPr="003A60CB" w:rsidRDefault="00BA6DBE" w:rsidP="00D54397">
            <w:pPr>
              <w:tabs>
                <w:tab w:val="left" w:pos="1627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6" w:type="dxa"/>
            <w:vAlign w:val="bottom"/>
          </w:tcPr>
          <w:p w:rsidR="00BA6DBE" w:rsidRPr="003A60CB" w:rsidRDefault="00BA6DBE" w:rsidP="00D54397">
            <w:pPr>
              <w:tabs>
                <w:tab w:val="left" w:pos="1627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43DAC">
        <w:trPr>
          <w:trHeight w:val="80"/>
        </w:trPr>
        <w:tc>
          <w:tcPr>
            <w:tcW w:w="723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  <w:noWrap/>
            <w:vAlign w:val="bottom"/>
          </w:tcPr>
          <w:p w:rsidR="00BA6DBE" w:rsidRPr="003A60CB" w:rsidRDefault="00BA6DBE" w:rsidP="00D543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привлечение</w:t>
            </w:r>
          </w:p>
        </w:tc>
        <w:tc>
          <w:tcPr>
            <w:tcW w:w="2041" w:type="dxa"/>
            <w:vAlign w:val="bottom"/>
          </w:tcPr>
          <w:p w:rsidR="00BA6DBE" w:rsidRPr="003A60CB" w:rsidRDefault="00BA6DBE" w:rsidP="00D54397">
            <w:pPr>
              <w:tabs>
                <w:tab w:val="left" w:pos="1627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 xml:space="preserve">                     -</w:t>
            </w:r>
          </w:p>
        </w:tc>
        <w:tc>
          <w:tcPr>
            <w:tcW w:w="1786" w:type="dxa"/>
            <w:vAlign w:val="bottom"/>
          </w:tcPr>
          <w:p w:rsidR="00BA6DBE" w:rsidRPr="003A60CB" w:rsidRDefault="00BA6DBE" w:rsidP="00D54397">
            <w:pPr>
              <w:tabs>
                <w:tab w:val="left" w:pos="1627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A6DBE" w:rsidRPr="003A60CB" w:rsidTr="00743DAC">
        <w:trPr>
          <w:trHeight w:val="80"/>
        </w:trPr>
        <w:tc>
          <w:tcPr>
            <w:tcW w:w="723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  <w:noWrap/>
            <w:vAlign w:val="bottom"/>
          </w:tcPr>
          <w:p w:rsidR="00BA6DBE" w:rsidRPr="003A60CB" w:rsidRDefault="00BA6DBE" w:rsidP="00D543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1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6" w:type="dxa"/>
            <w:vAlign w:val="bottom"/>
          </w:tcPr>
          <w:p w:rsidR="00BA6DBE" w:rsidRPr="003A60CB" w:rsidRDefault="00BA6DBE" w:rsidP="00D54397">
            <w:pPr>
              <w:tabs>
                <w:tab w:val="left" w:pos="1627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6DBE" w:rsidRPr="003A60CB" w:rsidTr="00743DAC">
        <w:trPr>
          <w:trHeight w:val="110"/>
        </w:trPr>
        <w:tc>
          <w:tcPr>
            <w:tcW w:w="723" w:type="dxa"/>
          </w:tcPr>
          <w:p w:rsidR="00BA6DBE" w:rsidRPr="003A60CB" w:rsidRDefault="00BA6DBE" w:rsidP="00D543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  <w:vAlign w:val="bottom"/>
          </w:tcPr>
          <w:p w:rsidR="00BA6DBE" w:rsidRPr="003A60CB" w:rsidRDefault="00BA6DBE" w:rsidP="00D543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2041" w:type="dxa"/>
            <w:noWrap/>
            <w:vAlign w:val="bottom"/>
          </w:tcPr>
          <w:p w:rsidR="00BA6DBE" w:rsidRPr="003A60CB" w:rsidRDefault="00BA6DBE" w:rsidP="00D54397">
            <w:pPr>
              <w:tabs>
                <w:tab w:val="left" w:pos="1310"/>
                <w:tab w:val="left" w:pos="1627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 xml:space="preserve">                     -</w:t>
            </w:r>
          </w:p>
        </w:tc>
        <w:tc>
          <w:tcPr>
            <w:tcW w:w="1786" w:type="dxa"/>
            <w:vAlign w:val="bottom"/>
          </w:tcPr>
          <w:p w:rsidR="00BA6DBE" w:rsidRPr="003A60CB" w:rsidRDefault="00BA6DBE" w:rsidP="00D54397">
            <w:pPr>
              <w:tabs>
                <w:tab w:val="left" w:pos="1627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0C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BA6DBE" w:rsidRDefault="00BA6DBE" w:rsidP="00D5439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BA6DBE" w:rsidRDefault="00BA6DBE" w:rsidP="00D5439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BA6DBE" w:rsidRPr="00CE0980" w:rsidRDefault="00BA6DBE" w:rsidP="00D5439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BA6DBE" w:rsidRPr="00D54397" w:rsidRDefault="00BA6DBE" w:rsidP="00D54397">
      <w:pPr>
        <w:pStyle w:val="Header"/>
        <w:tabs>
          <w:tab w:val="left" w:pos="5040"/>
        </w:tabs>
        <w:rPr>
          <w:sz w:val="28"/>
          <w:szCs w:val="28"/>
        </w:rPr>
      </w:pPr>
      <w:r w:rsidRPr="00D54397">
        <w:rPr>
          <w:sz w:val="28"/>
          <w:szCs w:val="28"/>
        </w:rPr>
        <w:t>Заместитель главы муниципального образования</w:t>
      </w:r>
    </w:p>
    <w:p w:rsidR="00BA6DBE" w:rsidRPr="00D54397" w:rsidRDefault="00BA6DBE" w:rsidP="00D54397">
      <w:pPr>
        <w:pStyle w:val="Header"/>
        <w:tabs>
          <w:tab w:val="left" w:pos="5040"/>
        </w:tabs>
        <w:rPr>
          <w:sz w:val="28"/>
          <w:szCs w:val="28"/>
        </w:rPr>
      </w:pPr>
      <w:r w:rsidRPr="00D54397">
        <w:rPr>
          <w:sz w:val="28"/>
          <w:szCs w:val="28"/>
        </w:rPr>
        <w:t>Выселковский район,</w:t>
      </w:r>
    </w:p>
    <w:p w:rsidR="00BA6DBE" w:rsidRPr="00D54397" w:rsidRDefault="00BA6DBE" w:rsidP="00D54397">
      <w:pPr>
        <w:pStyle w:val="Header"/>
        <w:tabs>
          <w:tab w:val="left" w:pos="5040"/>
        </w:tabs>
        <w:rPr>
          <w:sz w:val="28"/>
          <w:szCs w:val="28"/>
        </w:rPr>
      </w:pPr>
      <w:r w:rsidRPr="00D54397">
        <w:rPr>
          <w:sz w:val="28"/>
          <w:szCs w:val="28"/>
        </w:rPr>
        <w:t>начальник финансового управления</w:t>
      </w:r>
    </w:p>
    <w:p w:rsidR="00BA6DBE" w:rsidRPr="00D54397" w:rsidRDefault="00BA6DBE" w:rsidP="00D54397">
      <w:pPr>
        <w:pStyle w:val="Header"/>
        <w:tabs>
          <w:tab w:val="left" w:pos="5040"/>
        </w:tabs>
        <w:rPr>
          <w:sz w:val="28"/>
          <w:szCs w:val="28"/>
        </w:rPr>
      </w:pPr>
      <w:r w:rsidRPr="00D54397">
        <w:rPr>
          <w:sz w:val="28"/>
          <w:szCs w:val="28"/>
        </w:rPr>
        <w:t>администрации муниципального</w:t>
      </w:r>
    </w:p>
    <w:p w:rsidR="00BA6DBE" w:rsidRPr="00D54397" w:rsidRDefault="00BA6DBE" w:rsidP="00D54397">
      <w:pPr>
        <w:pStyle w:val="Header"/>
        <w:tabs>
          <w:tab w:val="left" w:pos="5040"/>
        </w:tabs>
        <w:rPr>
          <w:sz w:val="28"/>
          <w:szCs w:val="28"/>
        </w:rPr>
      </w:pPr>
      <w:r w:rsidRPr="00D54397">
        <w:rPr>
          <w:sz w:val="28"/>
          <w:szCs w:val="28"/>
        </w:rPr>
        <w:t>образования Выселковский район                                               И.А. Колесникова</w:t>
      </w:r>
    </w:p>
    <w:p w:rsidR="00BA6DBE" w:rsidRPr="00D54397" w:rsidRDefault="00BA6DBE"/>
    <w:p w:rsidR="00BA6DBE" w:rsidRPr="00D54397" w:rsidRDefault="00BA6DBE"/>
    <w:sectPr w:rsidR="00BA6DBE" w:rsidRPr="00D54397" w:rsidSect="00832E5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2E53"/>
    <w:rsid w:val="00004ECF"/>
    <w:rsid w:val="000219B3"/>
    <w:rsid w:val="00022C0D"/>
    <w:rsid w:val="00036883"/>
    <w:rsid w:val="000871AA"/>
    <w:rsid w:val="001116F6"/>
    <w:rsid w:val="00130072"/>
    <w:rsid w:val="001401A0"/>
    <w:rsid w:val="0016695E"/>
    <w:rsid w:val="001D23E6"/>
    <w:rsid w:val="001E7613"/>
    <w:rsid w:val="002A0228"/>
    <w:rsid w:val="002B3F3F"/>
    <w:rsid w:val="002C7C1E"/>
    <w:rsid w:val="002D1BAE"/>
    <w:rsid w:val="002E1ADE"/>
    <w:rsid w:val="00337E68"/>
    <w:rsid w:val="00363D28"/>
    <w:rsid w:val="003945A6"/>
    <w:rsid w:val="003A60CB"/>
    <w:rsid w:val="0041562F"/>
    <w:rsid w:val="00463A83"/>
    <w:rsid w:val="00466261"/>
    <w:rsid w:val="00472AC8"/>
    <w:rsid w:val="004A4CF6"/>
    <w:rsid w:val="004B21F4"/>
    <w:rsid w:val="004C0F90"/>
    <w:rsid w:val="004C7286"/>
    <w:rsid w:val="004C7D0B"/>
    <w:rsid w:val="005C5E11"/>
    <w:rsid w:val="005E1E3C"/>
    <w:rsid w:val="00606D3C"/>
    <w:rsid w:val="00670FF6"/>
    <w:rsid w:val="00732B69"/>
    <w:rsid w:val="00743DAC"/>
    <w:rsid w:val="0076692A"/>
    <w:rsid w:val="007716D2"/>
    <w:rsid w:val="00781978"/>
    <w:rsid w:val="007A6890"/>
    <w:rsid w:val="00832E53"/>
    <w:rsid w:val="0087712C"/>
    <w:rsid w:val="008932DA"/>
    <w:rsid w:val="00896A4C"/>
    <w:rsid w:val="0089785A"/>
    <w:rsid w:val="008C49B3"/>
    <w:rsid w:val="00916CAF"/>
    <w:rsid w:val="009178C4"/>
    <w:rsid w:val="009A3024"/>
    <w:rsid w:val="009B29BE"/>
    <w:rsid w:val="009E3986"/>
    <w:rsid w:val="009E3FF3"/>
    <w:rsid w:val="009F2554"/>
    <w:rsid w:val="009F4009"/>
    <w:rsid w:val="00A4310C"/>
    <w:rsid w:val="00A92BF4"/>
    <w:rsid w:val="00AB41EA"/>
    <w:rsid w:val="00B33F15"/>
    <w:rsid w:val="00B55675"/>
    <w:rsid w:val="00B6676F"/>
    <w:rsid w:val="00BA3DC6"/>
    <w:rsid w:val="00BA6DBE"/>
    <w:rsid w:val="00C208AE"/>
    <w:rsid w:val="00C5729E"/>
    <w:rsid w:val="00C956A5"/>
    <w:rsid w:val="00CC6249"/>
    <w:rsid w:val="00CD7B76"/>
    <w:rsid w:val="00CE0980"/>
    <w:rsid w:val="00D41653"/>
    <w:rsid w:val="00D4473A"/>
    <w:rsid w:val="00D46FED"/>
    <w:rsid w:val="00D54397"/>
    <w:rsid w:val="00D9108F"/>
    <w:rsid w:val="00DE5EC3"/>
    <w:rsid w:val="00E0226F"/>
    <w:rsid w:val="00E4578A"/>
    <w:rsid w:val="00E57D02"/>
    <w:rsid w:val="00F04B8B"/>
    <w:rsid w:val="00F403B0"/>
    <w:rsid w:val="00F55722"/>
    <w:rsid w:val="00F57D0B"/>
    <w:rsid w:val="00F8171F"/>
    <w:rsid w:val="00F964B9"/>
    <w:rsid w:val="00F96C97"/>
    <w:rsid w:val="00FB76AF"/>
    <w:rsid w:val="00FF1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6F6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B29B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29BE"/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1116F6"/>
    <w:pPr>
      <w:spacing w:after="0" w:line="240" w:lineRule="auto"/>
      <w:ind w:left="6096"/>
      <w:jc w:val="center"/>
    </w:pPr>
    <w:rPr>
      <w:rFonts w:ascii="Times New Roman" w:eastAsia="Times New Roman" w:hAnsi="Times New Roman"/>
      <w:color w:val="000000"/>
      <w:sz w:val="28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116F6"/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1401A0"/>
    <w:rPr>
      <w:rFonts w:ascii="Times New Roman" w:eastAsia="Times New Roman" w:hAnsi="Times New Roman" w:cs="Times New Roman"/>
      <w:sz w:val="28"/>
      <w:lang w:val="ru-RU" w:eastAsia="en-US"/>
    </w:rPr>
  </w:style>
  <w:style w:type="paragraph" w:styleId="Header">
    <w:name w:val="header"/>
    <w:basedOn w:val="Normal"/>
    <w:link w:val="HeaderChar"/>
    <w:uiPriority w:val="99"/>
    <w:rsid w:val="00F57D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57D0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">
    <w:name w:val="Нормальный (таблица)"/>
    <w:basedOn w:val="Normal"/>
    <w:next w:val="Normal"/>
    <w:uiPriority w:val="99"/>
    <w:rsid w:val="009B29B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0">
    <w:name w:val="Цветовое выделение"/>
    <w:uiPriority w:val="99"/>
    <w:rsid w:val="009B29BE"/>
    <w:rPr>
      <w:b/>
      <w:color w:val="26282F"/>
    </w:rPr>
  </w:style>
  <w:style w:type="paragraph" w:customStyle="1" w:styleId="a1">
    <w:name w:val="Прижатый влево"/>
    <w:basedOn w:val="Normal"/>
    <w:next w:val="Normal"/>
    <w:uiPriority w:val="99"/>
    <w:rsid w:val="009B29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89785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semiHidden/>
    <w:rsid w:val="004A4CF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A4CF6"/>
    <w:rPr>
      <w:rFonts w:cs="Times New Roman"/>
    </w:rPr>
  </w:style>
  <w:style w:type="paragraph" w:customStyle="1" w:styleId="a2">
    <w:name w:val="обычный_ Знак Знак Знак Знак Знак Знак"/>
    <w:basedOn w:val="Normal"/>
    <w:autoRedefine/>
    <w:uiPriority w:val="99"/>
    <w:rsid w:val="00D54397"/>
    <w:pPr>
      <w:autoSpaceDE w:val="0"/>
      <w:autoSpaceDN w:val="0"/>
      <w:adjustRightInd w:val="0"/>
      <w:ind w:firstLine="720"/>
    </w:pPr>
    <w:rPr>
      <w:rFonts w:ascii="Times New Roman" w:hAnsi="Times New Roman"/>
      <w:sz w:val="24"/>
      <w:szCs w:val="28"/>
    </w:rPr>
  </w:style>
  <w:style w:type="paragraph" w:customStyle="1" w:styleId="ConsPlusNormal">
    <w:name w:val="ConsPlusNormal"/>
    <w:uiPriority w:val="99"/>
    <w:rsid w:val="00363D2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63D2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Таблицы (моноширинный)"/>
    <w:basedOn w:val="Normal"/>
    <w:next w:val="Normal"/>
    <w:uiPriority w:val="99"/>
    <w:rsid w:val="00363D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95</TotalTime>
  <Pages>61</Pages>
  <Words>14088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Данилиди</cp:lastModifiedBy>
  <cp:revision>51</cp:revision>
  <cp:lastPrinted>2018-11-27T08:44:00Z</cp:lastPrinted>
  <dcterms:created xsi:type="dcterms:W3CDTF">2018-11-27T06:36:00Z</dcterms:created>
  <dcterms:modified xsi:type="dcterms:W3CDTF">2018-11-27T12:34:00Z</dcterms:modified>
</cp:coreProperties>
</file>